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cbd3" w14:paraId="4edcbd3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1B2AA8">
        <w:rPr>
          <w:b w:val="false"/>
        </w:rPr>
        <w:t>156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586951" w:rsidP="00C037AB" w:rsidR="00586951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4E5DCA">
        <w:t xml:space="preserve"> </w:t>
      </w:r>
      <w:r w:rsidR="001B2AA8">
        <w:t>10. listopada</w:t>
      </w:r>
      <w:r w:rsidR="00180E3F">
        <w:t xml:space="preserve"> </w:t>
      </w:r>
      <w:r w:rsidR="00CE7F81">
        <w:t xml:space="preserve">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>
      <w:pPr>
        <w:jc w:val="both"/>
      </w:pPr>
    </w:p>
    <w:p w:rsidRDefault="00586951" w:rsidP="00904741" w:rsidR="00586951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E54AC2" w:rsidP="00E54AC2" w:rsidR="00E54AC2">
      <w:pPr>
        <w:jc w:val="both"/>
        <w:rPr>
          <w:color w:val="000000"/>
        </w:rPr>
      </w:pPr>
    </w:p>
    <w:p w:rsidRDefault="00C117FF" w:rsidP="00C117FF" w:rsidR="00E54AC2" w:rsidRPr="00C117FF">
      <w:pPr>
        <w:pStyle w:val="Odlomakpopisa"/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U</w:t>
      </w:r>
      <w:r w:rsidR="00E54AC2" w:rsidRPr="00C117FF">
        <w:rPr>
          <w:color w:val="000000"/>
        </w:rPr>
        <w:t>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3A29C8" w:rsidP="00C117FF" w:rsidR="0014294C" w:rsidRPr="0014294C">
      <w:pPr>
        <w:pStyle w:val="Odlomakpopisa"/>
        <w:numPr>
          <w:ilvl w:val="0"/>
          <w:numId w:val="19"/>
        </w:numPr>
        <w:jc w:val="both"/>
      </w:pPr>
      <w:r>
        <w:t xml:space="preserve"> </w:t>
      </w:r>
      <w:r w:rsidR="00C117FF">
        <w:t>32.620,94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</w:t>
      </w:r>
      <w:r w:rsidR="004E5DCA">
        <w:t>vadeset</w:t>
      </w:r>
      <w:r w:rsidR="00C117FF">
        <w:t>druga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C117FF">
        <w:t>13. studenog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C117FF">
        <w:t>09,3</w:t>
      </w:r>
      <w:r w:rsidR="004E5AAD">
        <w:t>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8807F3" w:rsidR="009B3655" w:rsidRPr="008807F3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C117FF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</w:t>
      </w:r>
      <w:r w:rsidR="00C117FF">
        <w:t xml:space="preserve"> prodaju se na dvadesetdrugom </w:t>
      </w:r>
      <w:r w:rsidR="00202502">
        <w:t xml:space="preserve"> </w:t>
      </w:r>
      <w:r w:rsidR="006E1A6D">
        <w:t xml:space="preserve"> </w:t>
      </w:r>
      <w:r w:rsidR="00180E3F">
        <w:t xml:space="preserve"> </w:t>
      </w:r>
      <w:r w:rsidR="006A435E">
        <w:t>r</w:t>
      </w:r>
      <w:r w:rsidR="00111055">
        <w:t>očištu</w:t>
      </w:r>
      <w:r w:rsidR="006E1A6D">
        <w:t xml:space="preserve">  </w:t>
      </w:r>
      <w:r w:rsidR="00C44250">
        <w:t xml:space="preserve"> </w:t>
      </w:r>
      <w:r>
        <w:t xml:space="preserve">za </w:t>
      </w:r>
      <w:r w:rsidR="006E1A6D">
        <w:t xml:space="preserve">  </w:t>
      </w:r>
      <w:r>
        <w:t>dražbu</w:t>
      </w:r>
      <w:r w:rsidR="006E1A6D">
        <w:t xml:space="preserve"> </w:t>
      </w:r>
      <w:r>
        <w:t xml:space="preserve"> po </w:t>
      </w:r>
      <w:r w:rsidR="006E1A6D">
        <w:t xml:space="preserve"> </w:t>
      </w:r>
      <w:r w:rsidR="00C117FF">
        <w:t xml:space="preserve">početnoj </w:t>
      </w:r>
      <w:r w:rsidR="008807F3">
        <w:t xml:space="preserve">cijeni koja je jednaka </w:t>
      </w:r>
      <w:r>
        <w:t>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8807F3">
        <w:t xml:space="preserve">e </w:t>
      </w:r>
      <w:r w:rsidR="00DC7F70">
        <w:t>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586951" w:rsidP="00586951" w:rsidR="00586951">
      <w:pPr>
        <w:jc w:val="both"/>
      </w:pPr>
    </w:p>
    <w:p w:rsidRDefault="00586951" w:rsidP="00586951" w:rsidR="00586951">
      <w:pPr>
        <w:jc w:val="center"/>
      </w:pPr>
      <w:r>
        <w:lastRenderedPageBreak/>
        <w:t>2</w:t>
      </w:r>
    </w:p>
    <w:p w:rsidRDefault="00586951" w:rsidP="00586951" w:rsidR="00586951">
      <w:pPr>
        <w:jc w:val="right"/>
      </w:pPr>
      <w:r w:rsidRPr="00586951">
        <w:t>13 St-411/12-156</w:t>
      </w: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586951" w:rsidP="00586951" w:rsidR="00586951">
      <w:pPr>
        <w:jc w:val="right"/>
      </w:pP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6E1A6D" w:rsidR="00F27DF9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8807F3" w:rsidR="006E1A6D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807F3" w:rsidP="00364EF5" w:rsidR="00E54AC2">
      <w:pPr>
        <w:ind w:left="1788"/>
        <w:jc w:val="both"/>
      </w:pPr>
      <w:r>
        <w:t xml:space="preserve">                </w:t>
      </w:r>
    </w:p>
    <w:p w:rsidRDefault="00A11A10" w:rsidP="000465B9" w:rsidR="00A11A10">
      <w:pPr>
        <w:ind w:left="1788"/>
        <w:jc w:val="both"/>
      </w:pPr>
    </w:p>
    <w:p w:rsidRDefault="00586951" w:rsidP="00586951" w:rsidR="00586951">
      <w:pPr>
        <w:ind w:left="1788"/>
        <w:jc w:val="center"/>
      </w:pPr>
      <w:r>
        <w:lastRenderedPageBreak/>
        <w:t>3</w:t>
      </w:r>
    </w:p>
    <w:p w:rsidRDefault="00586951" w:rsidP="00586951" w:rsidR="00586951">
      <w:pPr>
        <w:ind w:left="1788"/>
        <w:jc w:val="right"/>
      </w:pPr>
      <w:r w:rsidRPr="00586951">
        <w:t>13 St-411/12-156</w:t>
      </w: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586951" w:rsidP="00586951" w:rsidR="00586951">
      <w:pPr>
        <w:ind w:left="1788"/>
        <w:jc w:val="right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564CF5" w:rsidP="00904741" w:rsidR="00564CF5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</w:t>
      </w:r>
      <w:r w:rsidR="00586951">
        <w:rPr>
          <w:bCs/>
        </w:rPr>
        <w:t xml:space="preserve"> i 104/17</w:t>
      </w:r>
      <w:r w:rsidR="00CF44D3">
        <w:rPr>
          <w:bCs/>
        </w:rPr>
        <w:t>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586951">
        <w:rPr>
          <w:bCs/>
        </w:rPr>
        <w:t>dvadesetprve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</w:t>
      </w:r>
      <w:r w:rsidR="00AB7373">
        <w:rPr>
          <w:bCs/>
        </w:rPr>
        <w:t>vadeset</w:t>
      </w:r>
      <w:r w:rsidR="00586951">
        <w:rPr>
          <w:bCs/>
        </w:rPr>
        <w:t>drugoj</w:t>
      </w:r>
      <w:r w:rsidR="00F969D1">
        <w:rPr>
          <w:bCs/>
        </w:rPr>
        <w:t xml:space="preserve"> javnoj dražbi, umanjena je za </w:t>
      </w:r>
      <w:r w:rsidR="00AB7373">
        <w:rPr>
          <w:bCs/>
        </w:rPr>
        <w:t>1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586951">
        <w:t xml:space="preserve"> 10. listopad </w:t>
      </w:r>
      <w:r w:rsidR="004E5AAD">
        <w:t xml:space="preserve">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564CF5" w:rsidP="00CE45E9" w:rsidR="00564CF5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B14162" w:rsidP="00904741" w:rsidR="00B14162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586951">
        <w:t>učka nije dopuštena žalba</w:t>
      </w:r>
      <w:r w:rsidR="00CF44D3">
        <w:t xml:space="preserve"> (članak 11. stav 9. Stečajnog zakona</w:t>
      </w:r>
      <w:r w:rsidR="00586951">
        <w:t>).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>6. roč.</w:t>
      </w:r>
      <w:r w:rsidR="00586951">
        <w:t xml:space="preserve"> 13/11</w:t>
      </w:r>
      <w:r w:rsidR="004E5AAD">
        <w:t xml:space="preserve">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86592A"/>
    <w:multiLevelType w:val="hybridMultilevel"/>
    <w:tmpl w:val="5AD643CC"/>
    <w:lvl w:tplc="F09E9B2C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7E25C20"/>
    <w:multiLevelType w:val="hybridMultilevel"/>
    <w:tmpl w:val="A2C03282"/>
    <w:lvl w:tplc="E760E52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2"/>
  </w:num>
  <w:num w:numId="6">
    <w:abstractNumId w:val="15"/>
  </w:num>
  <w:num w:numId="7">
    <w:abstractNumId w:val="18"/>
  </w:num>
  <w:num w:numId="8">
    <w:abstractNumId w:val="5"/>
  </w:num>
  <w:num w:numId="9">
    <w:abstractNumId w:val="1"/>
  </w:num>
  <w:num w:numId="10">
    <w:abstractNumId w:val="19"/>
  </w:num>
  <w:num w:numId="11">
    <w:abstractNumId w:val="16"/>
  </w:num>
  <w:num w:numId="12">
    <w:abstractNumId w:val="7"/>
  </w:num>
  <w:num w:numId="13">
    <w:abstractNumId w:val="9"/>
  </w:num>
  <w:num w:numId="14">
    <w:abstractNumId w:val="13"/>
  </w:num>
  <w:num w:numId="15">
    <w:abstractNumId w:val="14"/>
  </w:num>
  <w:num w:numId="16">
    <w:abstractNumId w:val="0"/>
  </w:num>
  <w:num w:numId="17">
    <w:abstractNumId w:val="4"/>
  </w:num>
  <w:num w:numId="18">
    <w:abstractNumId w:val="10"/>
  </w:num>
  <w:num w:numId="19">
    <w:abstractNumId w:val="3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80E3F"/>
    <w:rsid w:val="001A4683"/>
    <w:rsid w:val="001A5677"/>
    <w:rsid w:val="001B2AA8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E5DCA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4CF5"/>
    <w:rsid w:val="00574352"/>
    <w:rsid w:val="00586951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A6D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60129"/>
    <w:rsid w:val="008635C8"/>
    <w:rsid w:val="00875548"/>
    <w:rsid w:val="00876B3E"/>
    <w:rsid w:val="008807F3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373"/>
    <w:rsid w:val="00AB7B53"/>
    <w:rsid w:val="00AC31E7"/>
    <w:rsid w:val="00AD531A"/>
    <w:rsid w:val="00AE1830"/>
    <w:rsid w:val="00AF624A"/>
    <w:rsid w:val="00B14162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C6979"/>
    <w:rsid w:val="00BE33FF"/>
    <w:rsid w:val="00C037AB"/>
    <w:rsid w:val="00C117FF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55419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Odlomakpopisa" w:type="paragraph">
    <w:name w:val="List Paragraph"/>
    <w:basedOn w:val="Normal"/>
    <w:uiPriority w:val="34"/>
    <w:qFormat/>
    <w:rsid w:val="00C117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6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St-411/2012-153</izvorni_sadrzaj>
    <derivirana_varijabla naziv="DomainObject.PredzadnjaOdlukaIzPredmeta.Oznaka_1">St-411/2012-153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69DA8-BBB3-427B-BEBD-D1953AE7A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5080</properties:Characters>
  <properties:Lines>149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6157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2018-10-10T08:36:00Z</dcterms:created>
  <dc:creator>Korisnik</dc:creator>
  <cp:lastModifiedBy>Maja Kocijan</cp:lastModifiedBy>
  <cp:lastPrinted>2018-10-10T08:36:00Z</cp:lastPrinted>
  <dcterms:modified xmlns:xsi="http://www.w3.org/2001/XMLSchema-instance" xsi:type="dcterms:W3CDTF">2018-10-10T08:45:00Z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XXII prodaja - 10.10.2018.docx)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