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8c04" w14:paraId="0df8c0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73617C">
        <w:t>99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35A33" w:rsidP="00102927" w:rsidR="00335A33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r w:rsidR="0073617C">
        <w:t xml:space="preserve">TIM </w:t>
      </w:r>
      <w:proofErr w:type="spellStart"/>
      <w:r w:rsidR="0073617C">
        <w:t>TOMAS</w:t>
      </w:r>
      <w:proofErr w:type="spellEnd"/>
      <w:r w:rsidR="0073617C">
        <w:t xml:space="preserve"> d.o.o. za trgovinu i ugostiteljstvo Zagreb, Koturaška 53, </w:t>
      </w:r>
      <w:proofErr w:type="spellStart"/>
      <w:r w:rsidR="0073617C">
        <w:t>MBS</w:t>
      </w:r>
      <w:proofErr w:type="spellEnd"/>
      <w:r w:rsidR="0073617C">
        <w:t xml:space="preserve">: 080393719, </w:t>
      </w:r>
      <w:proofErr w:type="spellStart"/>
      <w:r w:rsidR="0073617C">
        <w:t>OIB</w:t>
      </w:r>
      <w:proofErr w:type="spellEnd"/>
      <w:r w:rsidR="0073617C">
        <w:t xml:space="preserve">: 42105057994, </w:t>
      </w:r>
      <w:r w:rsidR="000F45E8">
        <w:t>dana 2</w:t>
      </w:r>
      <w:r w:rsidR="0073617C">
        <w:t>7</w:t>
      </w:r>
      <w:r w:rsidR="000F45E8">
        <w:t>.</w:t>
      </w:r>
      <w:r w:rsidR="00F04C2D">
        <w:t xml:space="preserve">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335A33" w:rsidP="007A31D3" w:rsidR="00335A33">
      <w:pPr>
        <w:pStyle w:val="Tijeloteksta"/>
        <w:rPr>
          <w:b/>
          <w:bCs/>
        </w:rPr>
      </w:pPr>
    </w:p>
    <w:p w:rsidRDefault="0057324F" w:rsidP="0057324F" w:rsidR="00335A33" w:rsidRPr="00335A33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r w:rsidR="0073617C">
        <w:t xml:space="preserve">TIM </w:t>
      </w:r>
      <w:proofErr w:type="spellStart"/>
      <w:r w:rsidR="0073617C">
        <w:t>TOMAS</w:t>
      </w:r>
      <w:proofErr w:type="spellEnd"/>
      <w:r w:rsidR="0073617C">
        <w:t xml:space="preserve"> d.o.o. za trgovinu i ugostiteljstvo Zagreb, Koturaška 53, </w:t>
      </w:r>
      <w:proofErr w:type="spellStart"/>
      <w:r w:rsidR="0073617C">
        <w:t>MBS</w:t>
      </w:r>
      <w:proofErr w:type="spellEnd"/>
      <w:r w:rsidR="0073617C">
        <w:t xml:space="preserve">: 080393719, </w:t>
      </w:r>
      <w:proofErr w:type="spellStart"/>
      <w:r w:rsidR="0073617C">
        <w:t>OIB</w:t>
      </w:r>
      <w:proofErr w:type="spellEnd"/>
      <w:r w:rsidR="0073617C">
        <w:t>: 42105057994.</w:t>
      </w:r>
      <w:r w:rsidR="00335A33">
        <w:t xml:space="preserve"> </w:t>
      </w:r>
    </w:p>
    <w:p w:rsidRDefault="00335A33" w:rsidP="00335A33" w:rsidR="00335A33" w:rsidRPr="00335A33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031B64">
        <w:t xml:space="preserve"> </w:t>
      </w:r>
      <w:r w:rsidR="0073617C">
        <w:t xml:space="preserve">TIM </w:t>
      </w:r>
      <w:proofErr w:type="spellStart"/>
      <w:r w:rsidR="0073617C">
        <w:t>TOMAS</w:t>
      </w:r>
      <w:proofErr w:type="spellEnd"/>
      <w:r w:rsidR="0073617C">
        <w:t xml:space="preserve"> d.o.o. za trgovinu i ugostiteljstvo Zagreb, Koturaška 53, </w:t>
      </w:r>
      <w:proofErr w:type="spellStart"/>
      <w:r w:rsidR="0073617C">
        <w:t>MBS</w:t>
      </w:r>
      <w:proofErr w:type="spellEnd"/>
      <w:r w:rsidR="0073617C">
        <w:t xml:space="preserve">: 080393719, </w:t>
      </w:r>
      <w:proofErr w:type="spellStart"/>
      <w:r w:rsidR="0073617C">
        <w:t>OIB</w:t>
      </w:r>
      <w:proofErr w:type="spellEnd"/>
      <w:r w:rsidR="0073617C">
        <w:t xml:space="preserve">: 42105057994TIM </w:t>
      </w:r>
      <w:proofErr w:type="spellStart"/>
      <w:r w:rsidR="0073617C">
        <w:t>TOMAS</w:t>
      </w:r>
      <w:proofErr w:type="spellEnd"/>
      <w:r w:rsidR="0073617C">
        <w:t xml:space="preserve"> d.o.o. za trgovinu i ugostiteljstvo Zagreb, Koturaška 53, </w:t>
      </w:r>
      <w:proofErr w:type="spellStart"/>
      <w:r w:rsidR="0073617C">
        <w:t>MBS</w:t>
      </w:r>
      <w:proofErr w:type="spellEnd"/>
      <w:r w:rsidR="0073617C">
        <w:t xml:space="preserve">: 080393719, </w:t>
      </w:r>
      <w:proofErr w:type="spellStart"/>
      <w:r w:rsidR="0073617C">
        <w:t>OIB</w:t>
      </w:r>
      <w:proofErr w:type="spellEnd"/>
      <w:r w:rsidR="0073617C">
        <w:t>: 42105057994.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90249" w:rsidP="007A31D3" w:rsidR="00B9024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B90249" w:rsidP="00172559" w:rsidR="00B9024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>Trgovački sud u Zagrebu</w:t>
      </w:r>
      <w:r w:rsidR="00335A33">
        <w:rPr>
          <w:bCs/>
        </w:rPr>
        <w:t xml:space="preserve"> </w:t>
      </w:r>
      <w:r w:rsidR="00031B64">
        <w:rPr>
          <w:bCs/>
        </w:rPr>
        <w:t>30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73617C">
        <w:rPr>
          <w:bCs/>
        </w:rPr>
        <w:t>807</w:t>
      </w:r>
      <w:r w:rsidR="00B90249">
        <w:rPr>
          <w:bCs/>
        </w:rPr>
        <w:t xml:space="preserve"> </w:t>
      </w:r>
      <w:r w:rsidR="00486D78">
        <w:rPr>
          <w:bCs/>
        </w:rPr>
        <w:t xml:space="preserve">od </w:t>
      </w:r>
      <w:r w:rsidR="00335A33">
        <w:rPr>
          <w:bCs/>
        </w:rPr>
        <w:t>2</w:t>
      </w:r>
      <w:r w:rsidR="0073617C">
        <w:rPr>
          <w:bCs/>
        </w:rPr>
        <w:t>9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73617C">
        <w:t xml:space="preserve">TIM </w:t>
      </w:r>
      <w:proofErr w:type="spellStart"/>
      <w:r w:rsidR="0073617C">
        <w:t>TOMAS</w:t>
      </w:r>
      <w:proofErr w:type="spellEnd"/>
      <w:r w:rsidR="0073617C">
        <w:t xml:space="preserve"> d.o.o. za trgovinu i ugostiteljstvo Zagreb, Koturaška 53, </w:t>
      </w:r>
      <w:proofErr w:type="spellStart"/>
      <w:r w:rsidR="0073617C">
        <w:t>MBS</w:t>
      </w:r>
      <w:proofErr w:type="spellEnd"/>
      <w:r w:rsidR="0073617C">
        <w:t xml:space="preserve">: 080393719, </w:t>
      </w:r>
      <w:proofErr w:type="spellStart"/>
      <w:r w:rsidR="0073617C">
        <w:t>OIB</w:t>
      </w:r>
      <w:proofErr w:type="spellEnd"/>
      <w:r w:rsidR="0073617C">
        <w:t>: 42105057994.</w:t>
      </w:r>
      <w:r w:rsidR="00335A33">
        <w:t xml:space="preserve">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73617C">
        <w:t>99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31B64">
        <w:t>1</w:t>
      </w:r>
      <w:r w:rsidR="0073617C">
        <w:t>2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73617C">
        <w:t>99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5E8">
        <w:t>2</w:t>
      </w:r>
      <w:r w:rsidR="0073617C">
        <w:t>7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B90249" w:rsidR="00996504">
      <w:pgSz w:code="9" w:h="16838" w:w="11906"/>
      <w:pgMar w:gutter="0" w:footer="709" w:header="709" w:left="1704" w:bottom="1134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1B64"/>
    <w:rsid w:val="00035864"/>
    <w:rsid w:val="000412A0"/>
    <w:rsid w:val="000535EA"/>
    <w:rsid w:val="00053B46"/>
    <w:rsid w:val="00077C9D"/>
    <w:rsid w:val="00091B4B"/>
    <w:rsid w:val="000D0569"/>
    <w:rsid w:val="000E762A"/>
    <w:rsid w:val="000F45E8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5A33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0245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1F92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0B06"/>
    <w:rsid w:val="006A6EBE"/>
    <w:rsid w:val="006B1899"/>
    <w:rsid w:val="006B29B9"/>
    <w:rsid w:val="006C36CE"/>
    <w:rsid w:val="006D4525"/>
    <w:rsid w:val="00711019"/>
    <w:rsid w:val="00711561"/>
    <w:rsid w:val="0072030A"/>
    <w:rsid w:val="0073010A"/>
    <w:rsid w:val="0073617C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4487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36A0E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0249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24E5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017F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36A0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36A0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A0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A0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36A0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36A0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A0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A0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St-799/2017</izvorni_sadrzaj>
    <derivirana_varijabla naziv="DomainObject.Predmet.OznakaBroj_1">St-799/2017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TIM TOMAS d.o.o. za trgovinu i ugostiteljstvo</izvorni_sadrzaj>
    <derivirana_varijabla naziv="DomainObject.Predmet.ProtustrankaFormated_1">  TIM TOMAS d.o.o. za trgovinu i ugostiteljstvo</derivirana_varijabla>
  </DomainObject.Predmet.ProtustrankaFormated>
  <DomainObject.Predmet.ProtustrankaFormatedOIB>
    <izvorni_sadrzaj>  TIM TOMAS d.o.o. za trgovinu i ugostiteljstvo, OIB 42105057994</izvorni_sadrzaj>
    <derivirana_varijabla naziv="DomainObject.Predmet.ProtustrankaFormatedOIB_1">  TIM TOMAS d.o.o. za trgovinu i ugostiteljstvo, OIB 42105057994</derivirana_varijabla>
  </DomainObject.Predmet.ProtustrankaFormatedOIB>
  <DomainObject.Predmet.ProtustrankaFormatedWithAdress>
    <izvorni_sadrzaj> TIM TOMAS d.o.o. za trgovinu i ugostiteljstvo, Koturaška 53, 10000 Zagreb</izvorni_sadrzaj>
    <derivirana_varijabla naziv="DomainObject.Predmet.ProtustrankaFormatedWithAdress_1"> TIM TOMAS d.o.o. za trgovinu i ugostiteljstvo, Koturaška 53, 10000 Zagreb</derivirana_varijabla>
  </DomainObject.Predmet.ProtustrankaFormatedWithAdress>
  <DomainObject.Predmet.ProtustrankaFormatedWithAdressOIB>
    <izvorni_sadrzaj> TIM TOMAS d.o.o. za trgovinu i ugostiteljstvo, OIB 42105057994, Koturaška 53, 10000 Zagreb</izvorni_sadrzaj>
    <derivirana_varijabla naziv="DomainObject.Predmet.ProtustrankaFormatedWithAdressOIB_1"> TIM TOMAS d.o.o. za trgovinu i ugostiteljstvo, OIB 42105057994, Koturaška 53, 10000 Zagreb</derivirana_varijabla>
  </DomainObject.Predmet.ProtustrankaFormatedWithAdressOIB>
  <DomainObject.Predmet.ProtustrankaWithAdress>
    <izvorni_sadrzaj>TIM TOMAS d.o.o. za trgovinu i ugostiteljstvo Koturaška 53, 10000 Zagreb</izvorni_sadrzaj>
    <derivirana_varijabla naziv="DomainObject.Predmet.ProtustrankaWithAdress_1">TIM TOMAS d.o.o. za trgovinu i ugostiteljstvo Koturaška 53, 10000 Zagreb</derivirana_varijabla>
  </DomainObject.Predmet.ProtustrankaWithAdress>
  <DomainObject.Predmet.ProtustrankaWithAdressOIB>
    <izvorni_sadrzaj>TIM TOMAS d.o.o. za trgovinu i ugostiteljstvo, OIB 42105057994, Koturaška 53, 10000 Zagreb</izvorni_sadrzaj>
    <derivirana_varijabla naziv="DomainObject.Predmet.ProtustrankaWithAdressOIB_1">TIM TOMAS d.o.o. za trgovinu i ugostiteljstvo, OIB 42105057994, Koturaška 53, 10000 Zagreb</derivirana_varijabla>
  </DomainObject.Predmet.ProtustrankaWithAdressOIB>
  <DomainObject.Predmet.ProtustrankaNazivFormated>
    <izvorni_sadrzaj>TIM TOMAS d.o.o. za trgovinu i ugostiteljstvo</izvorni_sadrzaj>
    <derivirana_varijabla naziv="DomainObject.Predmet.ProtustrankaNazivFormated_1">TIM TOMAS d.o.o. za trgovinu i ugostiteljstvo</derivirana_varijabla>
  </DomainObject.Predmet.ProtustrankaNazivFormated>
  <DomainObject.Predmet.ProtustrankaNazivFormatedOIB>
    <izvorni_sadrzaj>TIM TOMAS d.o.o. za trgovinu i ugostiteljstvo, OIB 42105057994</izvorni_sadrzaj>
    <derivirana_varijabla naziv="DomainObject.Predmet.ProtustrankaNazivFormatedOIB_1">TIM TOMAS d.o.o. za trgovinu i ugostiteljstvo, OIB 42105057994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TOMAS d.o.o. za trgovinu i ugostiteljstvo</item>
    </izvorni_sadrzaj>
    <derivirana_varijabla naziv="DomainObject.Predmet.ProtuStrankaListFormated_1">
      <item>TIM TOMAS d.o.o. za trgovinu i ugostiteljstvo</item>
    </derivirana_varijabla>
  </DomainObject.Predmet.ProtuStrankaListFormated>
  <DomainObject.Predmet.ProtuStrankaListFormatedOIB>
    <izvorni_sadrzaj>
      <item>TIM TOMAS d.o.o. za trgovinu i ugostiteljstvo, OIB 42105057994</item>
    </izvorni_sadrzaj>
    <derivirana_varijabla naziv="DomainObject.Predmet.ProtuStrankaListFormatedOIB_1">
      <item>TIM TOMAS d.o.o. za trgovinu i ugostiteljstvo, OIB 42105057994</item>
    </derivirana_varijabla>
  </DomainObject.Predmet.ProtuStrankaListFormatedOIB>
  <DomainObject.Predmet.ProtuStrankaListFormatedWithAdress>
    <izvorni_sadrzaj>
      <item>TIM TOMAS d.o.o. za trgovinu i ugostiteljstvo, Koturaška 53, 10000 Zagreb</item>
    </izvorni_sadrzaj>
    <derivirana_varijabla naziv="DomainObject.Predmet.ProtuStrankaListFormatedWithAdress_1">
      <item>TIM TOMAS d.o.o. za trgovinu i ugostiteljstvo, Koturaška 53, 10000 Zagreb</item>
    </derivirana_varijabla>
  </DomainObject.Predmet.ProtuStrankaListFormatedWithAdress>
  <DomainObject.Predmet.ProtuStrankaListFormatedWithAdressOIB>
    <izvorni_sadrzaj>
      <item>TIM TOMAS d.o.o. za trgovinu i ugostiteljstvo, OIB 42105057994, Koturaška 53, 10000 Zagreb</item>
    </izvorni_sadrzaj>
    <derivirana_varijabla naziv="DomainObject.Predmet.ProtuStrankaListFormatedWithAdressOIB_1">
      <item>TIM TOMAS d.o.o. za trgovinu i ugostiteljstvo, OIB 42105057994, Koturaška 53, 10000 Zagreb</item>
    </derivirana_varijabla>
  </DomainObject.Predmet.ProtuStrankaListFormatedWithAdressOIB>
  <DomainObject.Predmet.ProtuStrankaListNazivFormated>
    <izvorni_sadrzaj>
      <item>TIM TOMAS d.o.o. za trgovinu i ugostiteljstvo</item>
    </izvorni_sadrzaj>
    <derivirana_varijabla naziv="DomainObject.Predmet.ProtuStrankaListNazivFormated_1">
      <item>TIM TOMAS d.o.o. za trgovinu i ugostiteljstvo</item>
    </derivirana_varijabla>
  </DomainObject.Predmet.ProtuStrankaListNazivFormated>
  <DomainObject.Predmet.ProtuStrankaListNazivFormatedOIB>
    <izvorni_sadrzaj>
      <item>TIM TOMAS d.o.o. za trgovinu i ugostiteljstvo, OIB 42105057994</item>
    </izvorni_sadrzaj>
    <derivirana_varijabla naziv="DomainObject.Predmet.ProtuStrankaListNazivFormatedOIB_1">
      <item>TIM TOMAS d.o.o. za trgovinu i ugostiteljstvo, OIB 42105057994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TOMAS d.o.o. za trgovinu i ugostiteljstvo</izvorni_sadrzaj>
    <derivirana_varijabla naziv="DomainObject.Predmet.ProtustrankaIDrugi_1">TIM TOMAS 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TOMAS d.o.o. za trgovinu i ugostiteljstvo, OIB 42105057994, Koturaška 53, 10000 Zagreb</izvorni_sadrzaj>
    <derivirana_varijabla naziv="DomainObject.Predmet.ProtustrankaIDrugiAdressOIB_1">TIM TOMAS d.o.o. za trgovinu i ugostiteljstvo, OIB 42105057994, Koturaška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TOMAS d.o.o. za trgovinu i ugostiteljstvo</item>
      <item>FINA Regionalni centar Zagreb</item>
    </izvorni_sadrzaj>
    <derivirana_varijabla naziv="DomainObject.Predmet.SudioniciListNaziv_1">
      <item>TIM TOMAS d.o.o. za trgovinu i ugostiteljstvo</item>
      <item>FINA Regionalni centar Zagreb</item>
    </derivirana_varijabla>
  </DomainObject.Predmet.SudioniciListNaziv>
  <DomainObject.Predmet.SudioniciListAdressOIB>
    <izvorni_sadrzaj>
      <item>TIM TOMAS d.o.o. za trgovinu i ugostiteljstvo, OIB 42105057994, Koturaška 53,10000 Zagreb</item>
      <item>FINA Regionalni centar Zagreb, OIB 85821130368, Trg svibanjskih žrtava 1995. br. 1,10000 Zagreb</item>
    </izvorni_sadrzaj>
    <derivirana_varijabla naziv="DomainObject.Predmet.SudioniciListAdressOIB_1">
      <item>TIM TOMAS d.o.o. za trgovinu i ugostiteljstvo, OIB 42105057994, Koturaška 53,10000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42105057994</item>
      <item>, OIB 85821130368</item>
    </izvorni_sadrzaj>
    <derivirana_varijabla naziv="DomainObject.Predmet.SudioniciListNazivOIB_1">
      <item>, OIB 42105057994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763AD-5347-45BE-BA89-FF5CE4FF0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3244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2017-11-27T10:17:00Z</dcterms:created>
  <dc:creator>Korisnik</dc:creator>
  <cp:lastModifiedBy>Ljiljana Floršić</cp:lastModifiedBy>
  <cp:lastPrinted>2017-11-27T10:17:00Z</cp:lastPrinted>
  <dcterms:modified xmlns:xsi="http://www.w3.org/2001/XMLSchema-instance" xsi:type="dcterms:W3CDTF">2017-11-27T10:18:00Z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