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93e1" w14:paraId="75693e1" w:rsidRDefault="003E6486" w:rsidP="003E6486" w:rsidR="003E6486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486" w:rsidP="003E6486" w:rsidR="003E6486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E6486" w:rsidP="003E6486" w:rsidR="003E6486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E6486" w:rsidP="003E6486" w:rsidR="003E648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E6486" w:rsidP="003E6486" w:rsidR="003E648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3E6486" w:rsidP="003E6486" w:rsidR="003E648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3E6486" w:rsidP="003E6486" w:rsidR="003E6486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E6486" w:rsidP="003E6486" w:rsidR="003E6486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3E6486" w:rsidP="003E6486" w:rsidR="003E6486" w:rsidRPr="00CF72AC">
      <w:pPr>
        <w:rPr>
          <w:rFonts w:cs="Times New Roman" w:eastAsia="Times New Roman"/>
          <w:szCs w:val="24"/>
          <w:lang w:eastAsia="hr-HR"/>
        </w:rPr>
      </w:pPr>
    </w:p>
    <w:p w:rsidRDefault="003E6486" w:rsidP="003E6486" w:rsidR="003E6486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>, nad pravnom osobom (dužnikom) PULJANKA – INŽENJERING d. o. o. Pula, Dobricheva 7, OIB 08768679435, MBS 070053073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3. lipnja 2016.</w:t>
      </w:r>
    </w:p>
    <w:p w:rsidRDefault="003E6486" w:rsidP="003E6486" w:rsidR="003E648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3E6486" w:rsidP="003E6486" w:rsidR="003E6486" w:rsidRPr="00CF72AC">
      <w:pPr>
        <w:rPr>
          <w:rFonts w:cs="Times New Roman" w:eastAsia="Times New Roman"/>
          <w:szCs w:val="24"/>
          <w:lang w:eastAsia="hr-HR"/>
        </w:rPr>
      </w:pPr>
    </w:p>
    <w:p w:rsidRDefault="003E6486" w:rsidP="003E6486" w:rsidR="003E6486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PULJANKA – INŽENJERING d. o. o. Pula, Dobricheva 7, OIB 08768679435, MBS 070053073.</w:t>
      </w:r>
    </w:p>
    <w:p w:rsidRDefault="003E6486" w:rsidP="003E6486" w:rsidR="003E6486" w:rsidRPr="000B53E2">
      <w:pPr>
        <w:rPr>
          <w:lang w:eastAsia="hr-HR"/>
        </w:rPr>
      </w:pPr>
    </w:p>
    <w:p w:rsidRDefault="003E6486" w:rsidP="003E6486" w:rsidR="003E6486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Po pravomoćnosti ovog rješenja, odgovarajućom primjenom općih odredbi stečajnog postupka, donijet će se rješenje o pokretanju prethodnog postupka odnosno otvaranju stečajnog postupka, za što će se predmetu dodijeliti novi posl. br.</w:t>
      </w:r>
    </w:p>
    <w:p w:rsidRDefault="003E6486" w:rsidP="003E6486" w:rsidR="003E6486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CF72AC">
      <w:pPr>
        <w:jc w:val="center"/>
      </w:pPr>
      <w:r w:rsidRPr="00CF72AC">
        <w:t>Obrazloženje</w:t>
      </w:r>
    </w:p>
    <w:p w:rsidRDefault="003E6486" w:rsidP="003E6486" w:rsidR="003E6486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3E6486">
      <w:pPr>
        <w:ind w:firstLine="708"/>
        <w:rPr>
          <w:rFonts w:cs="Times New Roman" w:eastAsia="Times New Roman"/>
          <w:szCs w:val="24"/>
          <w:lang w:eastAsia="hr-HR"/>
        </w:rPr>
      </w:pPr>
      <w:r w:rsidRPr="003E6486">
        <w:rPr>
          <w:rFonts w:cs="Times New Roman" w:eastAsia="Times New Roman"/>
          <w:szCs w:val="24"/>
          <w:lang w:eastAsia="hr-HR"/>
        </w:rPr>
        <w:t xml:space="preserve">Financijska agencija podnijela je </w:t>
      </w:r>
      <w:r>
        <w:rPr>
          <w:rFonts w:cs="Times New Roman" w:eastAsia="Times New Roman"/>
          <w:szCs w:val="24"/>
          <w:lang w:eastAsia="hr-HR"/>
        </w:rPr>
        <w:t xml:space="preserve">30. listopada 2015., </w:t>
      </w:r>
      <w:r w:rsidRPr="003E6486">
        <w:rPr>
          <w:rFonts w:cs="Times New Roman" w:eastAsia="Times New Roman"/>
          <w:szCs w:val="24"/>
          <w:lang w:eastAsia="hr-HR"/>
        </w:rPr>
        <w:t xml:space="preserve">na temelju čl. </w:t>
      </w:r>
      <w:r>
        <w:rPr>
          <w:rFonts w:cs="Times New Roman" w:eastAsia="Times New Roman"/>
          <w:szCs w:val="24"/>
          <w:lang w:eastAsia="hr-HR"/>
        </w:rPr>
        <w:t>429</w:t>
      </w:r>
      <w:r w:rsidRPr="003E6486">
        <w:rPr>
          <w:rFonts w:cs="Times New Roman" w:eastAsia="Times New Roman"/>
          <w:szCs w:val="24"/>
          <w:lang w:eastAsia="hr-HR"/>
        </w:rPr>
        <w:t xml:space="preserve"> st. 1. Stečajnog zakona (Narodne novine br. 71/15, nadalje SZ)</w:t>
      </w:r>
      <w:r>
        <w:rPr>
          <w:rFonts w:cs="Times New Roman" w:eastAsia="Times New Roman"/>
          <w:szCs w:val="24"/>
          <w:lang w:eastAsia="hr-HR"/>
        </w:rPr>
        <w:t>,</w:t>
      </w:r>
      <w:r w:rsidRPr="003E6486">
        <w:rPr>
          <w:rFonts w:cs="Times New Roman" w:eastAsia="Times New Roman"/>
          <w:szCs w:val="24"/>
          <w:lang w:eastAsia="hr-HR"/>
        </w:rPr>
        <w:t xml:space="preserve">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PULJANKA – INŽENJERING d. o. o. Pula.</w:t>
      </w:r>
    </w:p>
    <w:p w:rsidRDefault="003E6486" w:rsidP="00814DFC" w:rsidR="00814DFC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t>Kako su za to bile ispunjene pretpostavke predviđene</w:t>
      </w:r>
      <w:r>
        <w:rPr>
          <w:rFonts w:cs="Times New Roman" w:eastAsia="Times New Roman"/>
          <w:szCs w:val="24"/>
          <w:lang w:eastAsia="hr-HR"/>
        </w:rPr>
        <w:t xml:space="preserve"> čl. 428. SZ-a,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814DFC">
        <w:t>7. listopada</w:t>
      </w:r>
      <w:r>
        <w:t xml:space="preserve"> 2015. dužnik je imao neizvršene osnove za plaćanje u neprekinutom razdoblju od 1</w:t>
      </w:r>
      <w:r w:rsidR="00814DFC">
        <w:t>20</w:t>
      </w:r>
      <w:r>
        <w:t xml:space="preserve"> dana u ukupnom iznosu od </w:t>
      </w:r>
      <w:r w:rsidR="00814DFC">
        <w:t>720.141,68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>, što je utvrđeno uvidom u zahtjev Financijske agencije (list 1 spisa) i sudski registar za dužnika (list</w:t>
      </w:r>
      <w:r w:rsidR="00814DFC">
        <w:t>ovi</w:t>
      </w:r>
      <w:r>
        <w:t xml:space="preserve"> 2</w:t>
      </w:r>
      <w:r w:rsidR="00814DFC">
        <w:t>-3</w:t>
      </w:r>
      <w:r>
        <w:t xml:space="preserve"> spisa), </w:t>
      </w:r>
      <w:r>
        <w:rPr>
          <w:rFonts w:cs="Times New Roman" w:eastAsia="Times New Roman"/>
          <w:szCs w:val="24"/>
          <w:lang w:eastAsia="hr-HR"/>
        </w:rPr>
        <w:t xml:space="preserve">sukladno čl. 430. </w:t>
      </w:r>
      <w:r w:rsidR="00814DFC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>, na mrežnoj st</w:t>
      </w:r>
      <w:r w:rsidR="00814DFC">
        <w:rPr>
          <w:rFonts w:cs="Times New Roman" w:eastAsia="Times New Roman"/>
          <w:szCs w:val="24"/>
          <w:lang w:eastAsia="hr-HR"/>
        </w:rPr>
        <w:t>ranici e-Oglasna ploča sudova 28</w:t>
      </w:r>
      <w:r>
        <w:rPr>
          <w:rFonts w:cs="Times New Roman" w:eastAsia="Times New Roman"/>
          <w:szCs w:val="24"/>
          <w:lang w:eastAsia="hr-HR"/>
        </w:rPr>
        <w:t>. prosinca 2015. objavljen je oglas posl. br. 11 St-6</w:t>
      </w:r>
      <w:r w:rsidR="00814DFC">
        <w:rPr>
          <w:rFonts w:cs="Times New Roman" w:eastAsia="Times New Roman"/>
          <w:szCs w:val="24"/>
          <w:lang w:eastAsia="hr-HR"/>
        </w:rPr>
        <w:t>46</w:t>
      </w:r>
      <w:r>
        <w:rPr>
          <w:rFonts w:cs="Times New Roman" w:eastAsia="Times New Roman"/>
          <w:szCs w:val="24"/>
          <w:lang w:eastAsia="hr-HR"/>
        </w:rPr>
        <w:t xml:space="preserve">/2015-3 </w:t>
      </w:r>
      <w:r w:rsidR="00814DFC" w:rsidRPr="00814DFC">
        <w:rPr>
          <w:rFonts w:cs="Times New Roman" w:eastAsia="Times New Roman"/>
          <w:szCs w:val="24"/>
          <w:lang w:eastAsia="hr-HR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</w:t>
      </w:r>
      <w:r w:rsidR="00814DFC" w:rsidRPr="00814DFC">
        <w:rPr>
          <w:rFonts w:cs="Times New Roman" w:eastAsia="Times New Roman"/>
          <w:szCs w:val="24"/>
          <w:lang w:eastAsia="hr-HR"/>
        </w:rPr>
        <w:lastRenderedPageBreak/>
        <w:t>oglasa predlože otvaranje stečajnog postupka nad dužnikom, sve uz upozorenje o pravnim posljedicama nepodnošenja prijedloga za otvaranje stečajnog postupka iz čl. 431. SZ-a.</w:t>
      </w:r>
    </w:p>
    <w:p w:rsidRDefault="00814DFC" w:rsidP="00814DFC" w:rsidR="00814DFC" w:rsidRP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zakonskom roku od 45 dana nijedan vjerovnik nije predložio otvaranje stečajnog postupka nad dužnikom. S druge strane </w:t>
      </w:r>
      <w:r w:rsidRPr="00814DFC">
        <w:rPr>
          <w:rFonts w:cs="Times New Roman" w:eastAsia="Times New Roman"/>
          <w:szCs w:val="24"/>
          <w:lang w:eastAsia="hr-HR"/>
        </w:rPr>
        <w:t xml:space="preserve">dužnik je podnio javnobilježnički ovjerovljen popis imovine i obveza na </w:t>
      </w:r>
      <w:r>
        <w:rPr>
          <w:rFonts w:cs="Times New Roman" w:eastAsia="Times New Roman"/>
          <w:szCs w:val="24"/>
          <w:lang w:eastAsia="hr-HR"/>
        </w:rPr>
        <w:t>propisanom obrascu (listovi 8-16</w:t>
      </w:r>
      <w:r w:rsidRPr="00814DFC">
        <w:rPr>
          <w:rFonts w:cs="Times New Roman" w:eastAsia="Times New Roman"/>
          <w:szCs w:val="24"/>
          <w:lang w:eastAsia="hr-HR"/>
        </w:rPr>
        <w:t xml:space="preserve"> spisa). Iz </w:t>
      </w:r>
      <w:r>
        <w:rPr>
          <w:rFonts w:cs="Times New Roman" w:eastAsia="Times New Roman"/>
          <w:szCs w:val="24"/>
          <w:lang w:eastAsia="hr-HR"/>
        </w:rPr>
        <w:t xml:space="preserve">navedenog popisa proizlazi da dužnik ima u vlasništvu veći broj zgradnih nekretnina na području k. o. Pula, a osim toga da ima i novčanih tražbina prema svojim dužnicima. </w:t>
      </w:r>
      <w:r w:rsidRPr="00814DFC">
        <w:rPr>
          <w:rFonts w:cs="Times New Roman" w:eastAsia="Times New Roman"/>
          <w:szCs w:val="24"/>
          <w:lang w:eastAsia="hr-HR"/>
        </w:rPr>
        <w:t xml:space="preserve">Sud </w:t>
      </w:r>
      <w:r>
        <w:rPr>
          <w:rFonts w:cs="Times New Roman" w:eastAsia="Times New Roman"/>
          <w:szCs w:val="24"/>
          <w:lang w:eastAsia="hr-HR"/>
        </w:rPr>
        <w:t xml:space="preserve">stoga </w:t>
      </w:r>
      <w:r w:rsidRPr="00814DFC">
        <w:rPr>
          <w:rFonts w:cs="Times New Roman" w:eastAsia="Times New Roman"/>
          <w:szCs w:val="24"/>
          <w:lang w:eastAsia="hr-HR"/>
        </w:rPr>
        <w:t xml:space="preserve">ocjenjuje da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814DFC">
        <w:rPr>
          <w:rFonts w:cs="Times New Roman" w:eastAsia="Times New Roman"/>
          <w:szCs w:val="24"/>
          <w:lang w:eastAsia="hr-HR"/>
        </w:rPr>
        <w:t xml:space="preserve">navedena imovina dužnika dostatna za namirenje predvidivih troškova stečajnog postupka koji iznose </w:t>
      </w:r>
      <w:r>
        <w:rPr>
          <w:rFonts w:cs="Times New Roman" w:eastAsia="Times New Roman"/>
          <w:szCs w:val="24"/>
          <w:lang w:eastAsia="hr-HR"/>
        </w:rPr>
        <w:t>oko</w:t>
      </w:r>
      <w:r w:rsidRPr="00814DFC">
        <w:rPr>
          <w:rFonts w:cs="Times New Roman" w:eastAsia="Times New Roman"/>
          <w:szCs w:val="24"/>
          <w:lang w:eastAsia="hr-HR"/>
        </w:rPr>
        <w:t xml:space="preserve"> 20.000,00 kuna, a odnose na troškove i nagradu privremenog stečajnog upravitelja, troškove procjene imovine dužnika, troškove otvaranja računa dužnika, izrade pečata, troškove vođenja knjigovodstva i dr.</w:t>
      </w:r>
    </w:p>
    <w:p w:rsidRDefault="00814DFC" w:rsidP="00814DFC" w:rsidR="00814DFC" w:rsidRPr="00814DFC">
      <w:pPr>
        <w:ind w:firstLine="708"/>
        <w:rPr>
          <w:rFonts w:cs="Times New Roman" w:eastAsia="Times New Roman"/>
          <w:szCs w:val="24"/>
          <w:lang w:eastAsia="hr-HR"/>
        </w:rPr>
      </w:pPr>
      <w:r w:rsidRPr="00814DFC">
        <w:rPr>
          <w:rFonts w:cs="Times New Roman" w:eastAsia="Times New Roman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zaključenju skraćenog stečajnog postupka.</w:t>
      </w:r>
    </w:p>
    <w:p w:rsidRDefault="00814DFC" w:rsidP="003E6486" w:rsid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općih odredbi stečajnog postupka, donijeti rješenje o pokretanju prethodnog postupka odnosno otvaranju stečajnog postupka.</w:t>
      </w:r>
    </w:p>
    <w:p w:rsidRDefault="00814DFC" w:rsidP="003E6486" w:rsid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</w:t>
      </w:r>
      <w:r w:rsidRPr="00814DFC">
        <w:rPr>
          <w:rFonts w:cs="Times New Roman" w:eastAsia="Times New Roman"/>
          <w:szCs w:val="24"/>
          <w:lang w:eastAsia="hr-HR"/>
        </w:rPr>
        <w:t xml:space="preserve"> javnobilježnički ovjerovljeni i popis imovine i obveza dužnika ili</w:t>
      </w:r>
      <w:r>
        <w:rPr>
          <w:rFonts w:cs="Times New Roman" w:eastAsia="Times New Roman"/>
          <w:szCs w:val="24"/>
          <w:lang w:eastAsia="hr-HR"/>
        </w:rPr>
        <w:t xml:space="preserve"> podnese, ali iz</w:t>
      </w:r>
      <w:r w:rsidRPr="00814DFC">
        <w:rPr>
          <w:rFonts w:cs="Times New Roman" w:eastAsia="Times New Roman"/>
          <w:szCs w:val="24"/>
          <w:lang w:eastAsia="hr-HR"/>
        </w:rPr>
        <w:t xml:space="preserve"> tog popisa proizlazi da dužnik ima imovinu koja nije dostatna za namirenje predvidivih troškova stečajnog postupka</w:t>
      </w:r>
      <w:r>
        <w:rPr>
          <w:rFonts w:cs="Times New Roman" w:eastAsia="Times New Roman"/>
          <w:szCs w:val="24"/>
          <w:lang w:eastAsia="hr-HR"/>
        </w:rPr>
        <w:t>,</w:t>
      </w:r>
      <w:r w:rsidRPr="00814DFC">
        <w:rPr>
          <w:rFonts w:cs="Times New Roman" w:eastAsia="Times New Roman"/>
          <w:szCs w:val="24"/>
          <w:lang w:eastAsia="hr-HR"/>
        </w:rPr>
        <w:t xml:space="preserve"> te</w:t>
      </w:r>
      <w:r>
        <w:rPr>
          <w:rFonts w:cs="Times New Roman" w:eastAsia="Times New Roman"/>
          <w:szCs w:val="24"/>
          <w:lang w:eastAsia="hr-HR"/>
        </w:rPr>
        <w:t xml:space="preserve"> da</w:t>
      </w:r>
      <w:r w:rsidRPr="00814DFC">
        <w:rPr>
          <w:rFonts w:cs="Times New Roman" w:eastAsia="Times New Roman"/>
          <w:szCs w:val="24"/>
          <w:lang w:eastAsia="hr-HR"/>
        </w:rPr>
        <w:t xml:space="preserve"> u roku od 45 dana nijedan vjerovnik ne predloži otvaranje stečajnog postupka i ne predujmi sredstva za namirenje troškova </w:t>
      </w:r>
      <w:r>
        <w:rPr>
          <w:rFonts w:cs="Times New Roman" w:eastAsia="Times New Roman"/>
          <w:szCs w:val="24"/>
          <w:lang w:eastAsia="hr-HR"/>
        </w:rPr>
        <w:t>postupka.</w:t>
      </w:r>
    </w:p>
    <w:p w:rsidRDefault="00814DFC" w:rsidP="003E6486" w:rsidR="00814DF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je u konkretnom slučaju dužnik podnio </w:t>
      </w:r>
      <w:r w:rsidRPr="00814DFC">
        <w:rPr>
          <w:rFonts w:cs="Times New Roman" w:eastAsia="Times New Roman"/>
          <w:szCs w:val="24"/>
          <w:lang w:eastAsia="hr-HR"/>
        </w:rPr>
        <w:t>javnobilježnički ovjerovljeni i popis imovine i obveza</w:t>
      </w:r>
      <w:r>
        <w:rPr>
          <w:rFonts w:cs="Times New Roman" w:eastAsia="Times New Roman"/>
          <w:szCs w:val="24"/>
          <w:lang w:eastAsia="hr-HR"/>
        </w:rPr>
        <w:t xml:space="preserve"> iz kojeg proizlazi da </w:t>
      </w:r>
      <w:r w:rsidRPr="00814DFC">
        <w:rPr>
          <w:rFonts w:cs="Times New Roman" w:eastAsia="Times New Roman"/>
          <w:szCs w:val="24"/>
          <w:lang w:eastAsia="hr-HR"/>
        </w:rPr>
        <w:t xml:space="preserve">dužnik ima imovinu koja </w:t>
      </w:r>
      <w:r>
        <w:rPr>
          <w:rFonts w:cs="Times New Roman" w:eastAsia="Times New Roman"/>
          <w:szCs w:val="24"/>
          <w:lang w:eastAsia="hr-HR"/>
        </w:rPr>
        <w:t>je</w:t>
      </w:r>
      <w:r w:rsidRPr="00814DFC">
        <w:rPr>
          <w:rFonts w:cs="Times New Roman" w:eastAsia="Times New Roman"/>
          <w:szCs w:val="24"/>
          <w:lang w:eastAsia="hr-HR"/>
        </w:rPr>
        <w:t xml:space="preserve"> dostatna za namirenje predvidivih troškova stečajnog postupk</w:t>
      </w:r>
      <w:r>
        <w:rPr>
          <w:rFonts w:cs="Times New Roman" w:eastAsia="Times New Roman"/>
          <w:szCs w:val="24"/>
          <w:lang w:eastAsia="hr-HR"/>
        </w:rPr>
        <w:t>a, sukladno odredbi čl. 431. SZ-a, valjalo je odlučiti kao u izreci rješenja.</w:t>
      </w:r>
    </w:p>
    <w:p w:rsidRDefault="00814DFC" w:rsidP="003E6486" w:rsidR="00814DF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486" w:rsidP="00814DFC" w:rsidR="003E6486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3. lipnja 2016.</w:t>
      </w:r>
    </w:p>
    <w:p w:rsidRDefault="003E6486" w:rsidP="003E6486" w:rsidR="003E648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3E6486" w:rsidP="003E6486" w:rsidR="003E6486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D909C1">
        <w:rPr>
          <w:rFonts w:cs="Times New Roman" w:eastAsia="Times New Roman"/>
          <w:szCs w:val="24"/>
          <w:lang w:eastAsia="hr-HR"/>
        </w:rPr>
        <w:t>, v. r.</w:t>
      </w:r>
    </w:p>
    <w:p w:rsidRDefault="003E6486" w:rsidP="003E6486" w:rsidR="003E6486">
      <w:pPr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3E6486" w:rsidP="003E6486" w:rsidR="003E6486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Stečajnog zakona).</w:t>
      </w:r>
    </w:p>
    <w:p w:rsidRDefault="003E6486" w:rsidP="003E6486" w:rsidR="003E648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814DFC" w:rsidP="003E6486" w:rsidR="00814DFC" w:rsidRPr="00CF72AC">
      <w:pPr>
        <w:rPr>
          <w:rFonts w:cs="Times New Roman" w:eastAsia="Times New Roman"/>
          <w:szCs w:val="24"/>
          <w:lang w:eastAsia="hr-HR"/>
        </w:rPr>
      </w:pPr>
    </w:p>
    <w:p w:rsidRDefault="003E6486" w:rsidP="003E6486" w:rsidR="003E648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3E6486" w:rsidP="003E6486" w:rsidR="003E6486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>1. dužnik</w:t>
      </w:r>
      <w:r w:rsidR="00814DFC">
        <w:rPr>
          <w:rFonts w:eastAsiaTheme="minorEastAsia"/>
          <w:lang w:eastAsia="hr-HR"/>
        </w:rPr>
        <w:t xml:space="preserve"> </w:t>
      </w:r>
      <w:r w:rsidR="00814DFC">
        <w:rPr>
          <w:rFonts w:cs="Times New Roman" w:eastAsia="Times New Roman"/>
          <w:szCs w:val="24"/>
          <w:lang w:eastAsia="hr-HR"/>
        </w:rPr>
        <w:t xml:space="preserve">PULJANKA – INŽENJERING d. o. o. Pula, Dobricheva 7, </w:t>
      </w:r>
      <w:r>
        <w:rPr>
          <w:rFonts w:eastAsiaTheme="minorEastAsia"/>
          <w:lang w:eastAsia="hr-HR"/>
        </w:rPr>
        <w:t xml:space="preserve"> </w:t>
      </w:r>
    </w:p>
    <w:p w:rsidRDefault="00814DFC" w:rsidR="004F5027" w:rsidRPr="00814DF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</w:t>
      </w:r>
      <w:r w:rsidR="003E6486">
        <w:rPr>
          <w:rFonts w:eastAsiaTheme="minorEastAsia"/>
          <w:lang w:eastAsia="hr-HR"/>
        </w:rPr>
        <w:t xml:space="preserve"> </w:t>
      </w:r>
      <w:r w:rsidR="003E6486" w:rsidRPr="00D9485F">
        <w:rPr>
          <w:rFonts w:eastAsiaTheme="minorEastAsia"/>
          <w:lang w:eastAsia="hr-HR"/>
        </w:rPr>
        <w:t xml:space="preserve">mrežna </w:t>
      </w:r>
      <w:r w:rsidR="003E6486">
        <w:rPr>
          <w:rFonts w:eastAsiaTheme="minorEastAsia"/>
          <w:lang w:eastAsia="hr-HR"/>
        </w:rPr>
        <w:t>stranica e-Oglasna ploča sudova (8 dana).</w:t>
      </w:r>
    </w:p>
    <w:sectPr w:rsidSect="003E6486" w:rsidR="004F5027" w:rsidRPr="00814DF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DFC" w:rsidP="003E6486" w:rsidR="00814DFC">
      <w:r>
        <w:separator/>
      </w:r>
    </w:p>
  </w:endnote>
  <w:endnote w:id="0" w:type="continuationSeparator">
    <w:p w:rsidRDefault="00814DFC" w:rsidP="003E6486" w:rsidR="00814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DFC" w:rsidP="003E6486" w:rsidR="00814DFC">
      <w:r>
        <w:separator/>
      </w:r>
    </w:p>
  </w:footnote>
  <w:footnote w:id="0" w:type="continuationSeparator">
    <w:p w:rsidRDefault="00814DFC" w:rsidP="003E6486" w:rsidR="00814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DFC" w:rsidP="003E6486" w:rsidR="00814D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4049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St-646/2015-8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DFC" w:rsidP="003E6486" w:rsidR="00814DFC" w:rsidRPr="000331C6">
    <w:pPr>
      <w:pStyle w:val="Zaglavlje"/>
      <w:jc w:val="right"/>
    </w:pPr>
    <w:r>
      <w:rPr>
        <w:szCs w:val="24"/>
      </w:rPr>
      <w:t>2 St-646/2015-8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EA8"/>
    <w:rsid w:val="003E6486"/>
    <w:rsid w:val="00411EA8"/>
    <w:rsid w:val="004F5027"/>
    <w:rsid w:val="00814DFC"/>
    <w:rsid w:val="00A40497"/>
    <w:rsid w:val="00D909C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4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4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64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48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4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48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0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4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49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4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4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4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4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64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48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4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48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0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4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49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4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4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- INŽENJERING d.o.o. PULA</izvorni_sadrzaj>
    <derivirana_varijabla naziv="DomainObject.Predmet.ProtustrankaFormated_1">  PULJANKA - INŽENJERING d.o.o. PULA</derivirana_varijabla>
  </DomainObject.Predmet.ProtustrankaFormated>
  <DomainObject.Predmet.ProtustrankaFormatedOIB>
    <izvorni_sadrzaj>  PULJANKA - INŽENJERING d.o.o. PULA, OIB 08768679435</izvorni_sadrzaj>
    <derivirana_varijabla naziv="DomainObject.Predmet.ProtustrankaFormatedOIB_1">  PULJANKA - INŽENJERING d.o.o. PULA, OIB 08768679435</derivirana_varijabla>
  </DomainObject.Predmet.ProtustrankaFormatedOIB>
  <DomainObject.Predmet.ProtustrankaFormatedWithAdress>
    <izvorni_sadrzaj> PULJANKA - INŽENJERING d.o.o. PULA, Dobricheva 7, 52100 Pula</izvorni_sadrzaj>
    <derivirana_varijabla naziv="DomainObject.Predmet.ProtustrankaFormatedWithAdress_1"> PULJANKA - INŽENJERING d.o.o. PULA, Dobricheva 7, 52100 Pula</derivirana_varijabla>
  </DomainObject.Predmet.ProtustrankaFormatedWithAdress>
  <DomainObject.Predmet.ProtustrankaFormatedWithAdressOIB>
    <izvorni_sadrzaj> PULJANKA - INŽENJERING d.o.o. PULA, OIB 08768679435, Dobricheva 7, 52100 Pula</izvorni_sadrzaj>
    <derivirana_varijabla naziv="DomainObject.Predmet.ProtustrankaFormatedWithAdressOIB_1"> PULJANKA - INŽENJERING d.o.o. PULA, OIB 08768679435, Dobricheva 7, 52100 Pula</derivirana_varijabla>
  </DomainObject.Predmet.ProtustrankaFormatedWithAdressOIB>
  <DomainObject.Predmet.ProtustrankaWithAdress>
    <izvorni_sadrzaj>PULJANKA - INŽENJERING d.o.o. PULA Dobricheva 7, 52100 Pula</izvorni_sadrzaj>
    <derivirana_varijabla naziv="DomainObject.Predmet.ProtustrankaWithAdress_1">PULJANKA - INŽENJERING d.o.o. PULA Dobricheva 7, 52100 Pula</derivirana_varijabla>
  </DomainObject.Predmet.ProtustrankaWithAdress>
  <DomainObject.Predmet.ProtustrankaWithAdressOIB>
    <izvorni_sadrzaj>PULJANKA - INŽENJERING d.o.o. PULA, OIB 08768679435, Dobricheva 7, 52100 Pula</izvorni_sadrzaj>
    <derivirana_varijabla naziv="DomainObject.Predmet.ProtustrankaWithAdressOIB_1">PULJANKA - INŽENJERING d.o.o. PULA, OIB 08768679435, Dobricheva 7, 52100 Pula</derivirana_varijabla>
  </DomainObject.Predmet.ProtustrankaWithAdressOIB>
  <DomainObject.Predmet.ProtustrankaNazivFormated>
    <izvorni_sadrzaj>PULJANKA - INŽENJERING d.o.o. PULA</izvorni_sadrzaj>
    <derivirana_varijabla naziv="DomainObject.Predmet.ProtustrankaNazivFormated_1">PULJANKA - INŽENJERING d.o.o. PULA</derivirana_varijabla>
  </DomainObject.Predmet.ProtustrankaNazivFormated>
  <DomainObject.Predmet.ProtustrankaNazivFormatedOIB>
    <izvorni_sadrzaj>PULJANKA - INŽENJERING d.o.o. PULA, OIB 08768679435</izvorni_sadrzaj>
    <derivirana_varijabla naziv="DomainObject.Predmet.ProtustrankaNazivFormatedOIB_1">PULJANKA - INŽENJERING d.o.o. PULA, OIB 08768679435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720141.68</izvorni_sadrzaj>
    <derivirana_varijabla naziv="DomainObject.Predmet.TrenutnaVrijednost_1">720141.68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INŽENJERING d.o.o. PULA</item>
    </izvorni_sadrzaj>
    <derivirana_varijabla naziv="DomainObject.Predmet.ProtuStrankaListFormated_1">
      <item>PULJANKA - INŽENJERING d.o.o. PULA</item>
    </derivirana_varijabla>
  </DomainObject.Predmet.ProtuStrankaListFormated>
  <DomainObject.Predmet.ProtuStrankaListFormatedOIB>
    <izvorni_sadrzaj>
      <item>PULJANKA - INŽENJERING d.o.o. PULA, OIB 08768679435</item>
    </izvorni_sadrzaj>
    <derivirana_varijabla naziv="DomainObject.Predmet.ProtuStrankaListFormatedOIB_1">
      <item>PULJANKA - INŽENJERING d.o.o. PULA, OIB 08768679435</item>
    </derivirana_varijabla>
  </DomainObject.Predmet.ProtuStrankaListFormatedOIB>
  <DomainObject.Predmet.ProtuStrankaListFormatedWithAdress>
    <izvorni_sadrzaj>
      <item>PULJANKA - INŽENJERING d.o.o. PULA, Dobricheva 7, 52100 Pula</item>
    </izvorni_sadrzaj>
    <derivirana_varijabla naziv="DomainObject.Predmet.ProtuStrankaListFormatedWithAdress_1">
      <item>PULJANKA - INŽENJERING d.o.o. PULA, Dobricheva 7, 52100 Pula</item>
    </derivirana_varijabla>
  </DomainObject.Predmet.ProtuStrankaListFormatedWithAdress>
  <DomainObject.Predmet.ProtuStrankaListFormatedWithAdressOIB>
    <izvorni_sadrzaj>
      <item>PULJANKA - INŽENJERING d.o.o. PULA, OIB 08768679435, Dobricheva 7, 52100 Pula</item>
    </izvorni_sadrzaj>
    <derivirana_varijabla naziv="DomainObject.Predmet.ProtuStrankaListFormatedWithAdressOIB_1">
      <item>PULJANKA - INŽENJERING d.o.o. PULA, OIB 08768679435, Dobricheva 7, 52100 Pula</item>
    </derivirana_varijabla>
  </DomainObject.Predmet.ProtuStrankaListFormatedWithAdressOIB>
  <DomainObject.Predmet.ProtuStrankaListNazivFormated>
    <izvorni_sadrzaj>
      <item>PULJANKA - INŽENJERING d.o.o. PULA</item>
    </izvorni_sadrzaj>
    <derivirana_varijabla naziv="DomainObject.Predmet.ProtuStrankaListNazivFormated_1">
      <item>PULJANKA - INŽENJERING d.o.o. PULA</item>
    </derivirana_varijabla>
  </DomainObject.Predmet.ProtuStrankaListNazivFormated>
  <DomainObject.Predmet.ProtuStrankaListNazivFormatedOIB>
    <izvorni_sadrzaj>
      <item>PULJANKA - INŽENJERING d.o.o. PULA, OIB 08768679435</item>
    </izvorni_sadrzaj>
    <derivirana_varijabla naziv="DomainObject.Predmet.ProtuStrankaListNazivFormatedOIB_1">
      <item>PULJANKA - INŽENJERING d.o.o. PULA, OIB 08768679435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INŽENJERING d.o.o. PULA</izvorni_sadrzaj>
    <derivirana_varijabla naziv="DomainObject.Predmet.ProtustrankaIDrugi_1">PULJANKA - INŽENJERING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PULJANKA - INŽENJERING d.o.o. PULA, OIB 08768679435, Dobricheva 7, 52100 Pula</izvorni_sadrzaj>
    <derivirana_varijabla naziv="DomainObject.Predmet.ProtustrankaIDrugiAdressOIB_1">PULJANKA - INŽENJERING d.o.o. PULA, OIB 08768679435,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INŽENJERING d.o.o. PULA</item>
    </izvorni_sadrzaj>
    <derivirana_varijabla naziv="DomainObject.Predmet.SudioniciListNaziv_1">
      <item>FINANCIJSKA AGENCIJA, RC RIJEKA, PODRUŽNICA PULA, PULA</item>
      <item>PULJANKA - INŽENJERING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PULJANKA - INŽENJERING d.o.o. PULA, OIB 08768679435, Dobricheva 7,52100 Pula</item>
    </izvorni_sadrzaj>
    <derivirana_varijabla naziv="DomainObject.Predmet.SudioniciListAdressOIB_1">
      <item>FINANCIJSKA AGENCIJA, RC RIJEKA, PODRUŽNICA PULA, PULA, OIB 85821130368, Giardini 5,52100 Pula</item>
      <item>PULJANKA - INŽENJERING d.o.o. PULA, OIB 08768679435,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08768679435</item>
    </izvorni_sadrzaj>
    <derivirana_varijabla naziv="DomainObject.Predmet.SudioniciListNazivOIB_1">
      <item>, OIB 85821130368</item>
      <item>, OIB 08768679435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876</properties:Words>
  <properties:Characters>4861</properties:Characters>
  <properties:Lines>96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2016-06-03T12:33:00Z</dcterms:created>
  <dc:creator>Mihaela Kaligari</dc:creator>
  <dc:description/>
  <cp:keywords/>
  <cp:lastModifiedBy>Jasmina Matika</cp:lastModifiedBy>
  <cp:lastPrinted>2016-06-03T12:52:00Z</cp:lastPrinted>
  <dcterms:modified xmlns:xsi="http://www.w3.org/2001/XMLSchema-instance" xsi:type="dcterms:W3CDTF">2016-06-06T06:11:00Z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