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8a51" w14:paraId="8418a51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E50370">
        <w:t>2225</w:t>
      </w:r>
      <w:r>
        <w:t>/16-</w:t>
      </w:r>
      <w:r w:rsidR="00A50FB2">
        <w:t>11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D5453B" w:rsidP="00D5453B" w:rsidR="003F289E">
      <w:pPr>
        <w:ind w:firstLine="708"/>
        <w:jc w:val="both"/>
      </w:pPr>
      <w:r>
        <w:t xml:space="preserve">Trgovački sud u Osijeku, po stečajnoj sutkinji Nadi Roso, u stečajnom postupku nad dužnikom </w:t>
      </w:r>
      <w:r>
        <w:rPr>
          <w:b/>
        </w:rPr>
        <w:t>stečajna masa iza  EMPORIUM d.o.o. Vukovar,</w:t>
      </w:r>
      <w:r w:rsidR="003F289E">
        <w:t xml:space="preserve"> dana </w:t>
      </w:r>
      <w:r w:rsidR="00A50FB2">
        <w:t>28</w:t>
      </w:r>
      <w:r w:rsidR="007939C4">
        <w:t>. studenog</w:t>
      </w:r>
      <w:r w:rsidR="00D94D49">
        <w:t xml:space="preserve"> 2016. g.,</w:t>
      </w:r>
      <w:r w:rsidR="003F289E"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D5453B">
        <w:t xml:space="preserve">ispitno i izvještajno </w:t>
      </w:r>
      <w:r w:rsidR="00FD1E83">
        <w:t xml:space="preserve">ročište </w:t>
      </w:r>
      <w:r w:rsidR="00A04D86">
        <w:t xml:space="preserve">zakazano za </w:t>
      </w:r>
      <w:r w:rsidR="00D5453B">
        <w:t>6</w:t>
      </w:r>
      <w:r w:rsidR="00A50FB2">
        <w:t>. prosinac 2016. g.</w:t>
      </w:r>
      <w:r w:rsidR="00B973FA">
        <w:t xml:space="preserve"> u </w:t>
      </w:r>
      <w:r w:rsidR="00D5453B">
        <w:t>11,00</w:t>
      </w:r>
      <w:r w:rsidR="007939C4">
        <w:t xml:space="preserve"> </w:t>
      </w:r>
      <w:r w:rsidR="00D5453B">
        <w:t xml:space="preserve">i u 11,15 </w:t>
      </w:r>
      <w:r w:rsidR="007939C4">
        <w:t xml:space="preserve">sati a slijedeće se zakazuje za dan </w:t>
      </w:r>
      <w:r w:rsidR="00E50370" w:rsidRPr="00E50370">
        <w:rPr>
          <w:b/>
        </w:rPr>
        <w:t>12</w:t>
      </w:r>
      <w:r w:rsidR="007939C4" w:rsidRPr="00E50370">
        <w:rPr>
          <w:b/>
        </w:rPr>
        <w:t xml:space="preserve">. </w:t>
      </w:r>
      <w:r w:rsidR="00A50FB2" w:rsidRPr="00E50370">
        <w:rPr>
          <w:b/>
        </w:rPr>
        <w:t>siječanj</w:t>
      </w:r>
      <w:r w:rsidR="007939C4" w:rsidRPr="00E50370">
        <w:rPr>
          <w:b/>
        </w:rPr>
        <w:t xml:space="preserve"> 2017. g. u </w:t>
      </w:r>
      <w:r w:rsidR="00A50FB2" w:rsidRPr="00E50370">
        <w:rPr>
          <w:b/>
        </w:rPr>
        <w:t>11,00</w:t>
      </w:r>
      <w:r w:rsidR="007939C4" w:rsidRPr="00E50370">
        <w:rPr>
          <w:b/>
        </w:rPr>
        <w:t xml:space="preserve"> sati</w:t>
      </w:r>
      <w:r w:rsidR="00E50370">
        <w:t xml:space="preserve"> (ispitno) i u </w:t>
      </w:r>
      <w:r w:rsidR="00E50370" w:rsidRPr="00E50370">
        <w:rPr>
          <w:b/>
        </w:rPr>
        <w:t>11,10 sati</w:t>
      </w:r>
      <w:r w:rsidR="00E50370">
        <w:t xml:space="preserve"> (izvještajno) koja će se održati u prostorijama Trgovačkog suda u Osijeku Zagrebačka 2, soba broj 40/II.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A50FB2">
        <w:rPr>
          <w:b/>
        </w:rPr>
        <w:t>28</w:t>
      </w:r>
      <w:r w:rsidR="007939C4">
        <w:rPr>
          <w:b/>
        </w:rPr>
        <w:t>. studenog</w:t>
      </w:r>
      <w:r w:rsidR="00D94D49">
        <w:rPr>
          <w:b/>
        </w:rPr>
        <w:t xml:space="preserve"> 2016.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  <w:rPr>
          <w:szCs w:val="22"/>
        </w:rPr>
      </w:pPr>
      <w:r>
        <w:rPr>
          <w:szCs w:val="22"/>
        </w:rPr>
        <w:t xml:space="preserve">st. upravitelj  </w:t>
      </w:r>
      <w:r w:rsidR="00E50370">
        <w:rPr>
          <w:szCs w:val="22"/>
        </w:rPr>
        <w:t>Sanja Mišević</w:t>
      </w:r>
    </w:p>
    <w:p w:rsidRDefault="00E50370" w:rsidP="007939C4" w:rsidR="007939C4">
      <w:pPr>
        <w:pStyle w:val="Tijeloteksta"/>
        <w:numPr>
          <w:ilvl w:val="0"/>
          <w:numId w:val="21"/>
        </w:numPr>
        <w:spacing w:after="0"/>
      </w:pPr>
      <w:r>
        <w:t>st. uprav. Bojan Sudarević</w:t>
      </w:r>
    </w:p>
    <w:p w:rsidRDefault="00E50370" w:rsidP="007939C4" w:rsidR="007939C4">
      <w:pPr>
        <w:pStyle w:val="Tijeloteksta"/>
        <w:numPr>
          <w:ilvl w:val="0"/>
          <w:numId w:val="21"/>
        </w:numPr>
        <w:spacing w:after="0"/>
      </w:pPr>
      <w:r>
        <w:t>Janko Lender iz Opatije, Varljenska cesta 7A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 xml:space="preserve">ŽDO </w:t>
      </w:r>
      <w:r w:rsidR="00E50370">
        <w:t>Vukovar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 xml:space="preserve">e-ogl. pl. </w:t>
      </w:r>
      <w:r w:rsidR="00E50370">
        <w:t xml:space="preserve">uz podnesak st. uprav. od </w:t>
      </w:r>
      <w:r w:rsidR="00D90E1A">
        <w:t>25.11.2016. g.</w:t>
      </w:r>
    </w:p>
    <w:p w:rsidRDefault="007939C4" w:rsidP="007939C4" w:rsidR="007939C4">
      <w:pPr>
        <w:pStyle w:val="Tijeloteksta"/>
        <w:numPr>
          <w:ilvl w:val="0"/>
          <w:numId w:val="21"/>
        </w:numPr>
        <w:spacing w:after="0"/>
      </w:pPr>
      <w:r>
        <w:t>R-</w:t>
      </w:r>
      <w:r w:rsidR="00E50370">
        <w:t>12</w:t>
      </w:r>
      <w:r w:rsidR="00A50FB2">
        <w:t>.1.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D94D49" w:rsidP="009614DC" w:rsidR="001C46D9" w:rsidRPr="00EF33B5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1C46D9" w:rsidP="001C46D9" w:rsidR="001C46D9" w:rsidRPr="00EF33B5"/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37C3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614DC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0FB2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453B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0E1A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0370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4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1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4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1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1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MATIN-PRODUKT j.d.o.o. za proizvodnju i trgovinu</izvorni_sadrzaj>
    <derivirana_varijabla naziv="DomainObject.Predmet.ProtustrankaFormated_1">  MATIN-PRODUKT j.d.o.o. za proizvodnju i trgovinu</derivirana_varijabla>
  </DomainObject.Predmet.ProtustrankaFormated>
  <DomainObject.Predmet.ProtustrankaFormatedOIB>
    <izvorni_sadrzaj>  MATIN-PRODUKT j.d.o.o. za proizvodnju i trgovinu, OIB 71127108853</izvorni_sadrzaj>
    <derivirana_varijabla naziv="DomainObject.Predmet.ProtustrankaFormatedOIB_1">  MATIN-PRODUKT j.d.o.o. za proizvodnju i trgovinu, OIB 71127108853</derivirana_varijabla>
  </DomainObject.Predmet.ProtustrankaFormatedOIB>
  <DomainObject.Predmet.ProtustrankaFormatedWithAdress>
    <izvorni_sadrzaj> MATIN-PRODUKT j.d.o.o. za proizvodnju i trgovinu, Ante Starčevića 88, 31400 Kuševac</izvorni_sadrzaj>
    <derivirana_varijabla naziv="DomainObject.Predmet.ProtustrankaFormatedWithAdress_1"> MATIN-PRODUKT j.d.o.o. za proizvodnju i trgovinu, Ante Starčevića 88, 31400 Kuševac</derivirana_varijabla>
  </DomainObject.Predmet.ProtustrankaFormatedWithAdress>
  <DomainObject.Predmet.ProtustrankaFormatedWithAdressOIB>
    <izvorni_sadrzaj> MATIN-PRODUKT j.d.o.o. za proizvodnju i trgovinu, OIB 71127108853, Ante Starčevića 88, 31400 Kuševac</izvorni_sadrzaj>
    <derivirana_varijabla naziv="DomainObject.Predmet.ProtustrankaFormatedWithAdressOIB_1"> MATIN-PRODUKT j.d.o.o. za proizvodnju i trgovinu, OIB 71127108853, Ante Starčevića 88, 31400 Kuševac</derivirana_varijabla>
  </DomainObject.Predmet.ProtustrankaFormatedWithAdressOIB>
  <DomainObject.Predmet.ProtustrankaWithAdress>
    <izvorni_sadrzaj>MATIN-PRODUKT j.d.o.o. za proizvodnju i trgovinu Ante Starčevića 88, 31400 Kuševac</izvorni_sadrzaj>
    <derivirana_varijabla naziv="DomainObject.Predmet.ProtustrankaWithAdress_1">MATIN-PRODUKT j.d.o.o. za proizvodnju i trgovinu Ante Starčevića 88, 31400 Kuševac</derivirana_varijabla>
  </DomainObject.Predmet.ProtustrankaWithAdress>
  <DomainObject.Predmet.ProtustrankaWithAdressOIB>
    <izvorni_sadrzaj>MATIN-PRODUKT j.d.o.o. za proizvodnju i trgovinu, OIB 71127108853, Ante Starčevića 88, 31400 Kuševac</izvorni_sadrzaj>
    <derivirana_varijabla naziv="DomainObject.Predmet.ProtustrankaWithAdressOIB_1">MATIN-PRODUKT j.d.o.o. za proizvodnju i trgovinu, OIB 71127108853, Ante Starčevića 88, 31400 Kuševac</derivirana_varijabla>
  </DomainObject.Predmet.ProtustrankaWithAdressOIB>
  <DomainObject.Predmet.ProtustrankaNazivFormated>
    <izvorni_sadrzaj>MATIN-PRODUKT j.d.o.o. za proizvodnju i trgovinu</izvorni_sadrzaj>
    <derivirana_varijabla naziv="DomainObject.Predmet.ProtustrankaNazivFormated_1">MATIN-PRODUKT j.d.o.o. za proizvodnju i trgovinu</derivirana_varijabla>
  </DomainObject.Predmet.ProtustrankaNazivFormated>
  <DomainObject.Predmet.ProtustrankaNazivFormatedOIB>
    <izvorni_sadrzaj>MATIN-PRODUKT j.d.o.o. za proizvodnju i trgovinu, OIB 71127108853</izvorni_sadrzaj>
    <derivirana_varijabla naziv="DomainObject.Predmet.ProtustrankaNazivFormatedOIB_1">MATIN-PRODUKT j.d.o.o. za proizvodnju i trgovinu, OIB 71127108853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MATIN-PRODUKT j.d.o.o. za proizvodnju i trgovinu</item>
    </izvorni_sadrzaj>
    <derivirana_varijabla naziv="DomainObject.Predmet.ProtuStrankaListFormated_1">
      <item>MATIN-PRODUKT j.d.o.o. za proizvodnju i trgovinu</item>
    </derivirana_varijabla>
  </DomainObject.Predmet.ProtuStrankaListFormated>
  <DomainObject.Predmet.ProtuStrankaListFormatedOIB>
    <izvorni_sadrzaj>
      <item>MATIN-PRODUKT j.d.o.o. za proizvodnju i trgovinu, OIB 71127108853</item>
    </izvorni_sadrzaj>
    <derivirana_varijabla naziv="DomainObject.Predmet.ProtuStrankaListFormatedOIB_1">
      <item>MATIN-PRODUKT j.d.o.o. za proizvodnju i trgovinu, OIB 71127108853</item>
    </derivirana_varijabla>
  </DomainObject.Predmet.ProtuStrankaListFormatedOIB>
  <DomainObject.Predmet.ProtuStrankaListFormatedWithAdress>
    <izvorni_sadrzaj>
      <item>MATIN-PRODUKT j.d.o.o. za proizvodnju i trgovinu, Ante Starčevića 88, 31400 Kuševac</item>
    </izvorni_sadrzaj>
    <derivirana_varijabla naziv="DomainObject.Predmet.ProtuStrankaListFormatedWithAdress_1">
      <item>MATIN-PRODUKT j.d.o.o. za proizvodnju i trgovinu, Ante Starčevića 88, 31400 Kuševac</item>
    </derivirana_varijabla>
  </DomainObject.Predmet.ProtuStrankaListFormatedWithAdress>
  <DomainObject.Predmet.ProtuStrankaListFormatedWithAdressOIB>
    <izvorni_sadrzaj>
      <item>MATIN-PRODUKT j.d.o.o. za proizvodnju i trgovinu, OIB 71127108853, Ante Starčevića 88, 31400 Kuševac</item>
    </izvorni_sadrzaj>
    <derivirana_varijabla naziv="DomainObject.Predmet.ProtuStrankaListFormatedWithAdressOIB_1">
      <item>MATIN-PRODUKT j.d.o.o. za proizvodnju i trgovinu, OIB 71127108853, Ante Starčevića 88, 31400 Kuševac</item>
    </derivirana_varijabla>
  </DomainObject.Predmet.ProtuStrankaListFormatedWithAdressOIB>
  <DomainObject.Predmet.ProtuStrankaListNazivFormated>
    <izvorni_sadrzaj>
      <item>MATIN-PRODUKT j.d.o.o. za proizvodnju i trgovinu</item>
    </izvorni_sadrzaj>
    <derivirana_varijabla naziv="DomainObject.Predmet.ProtuStrankaListNazivFormated_1">
      <item>MATIN-PRODUKT j.d.o.o. za proizvodnju i trgovinu</item>
    </derivirana_varijabla>
  </DomainObject.Predmet.ProtuStrankaListNazivFormated>
  <DomainObject.Predmet.ProtuStrankaListNazivFormatedOIB>
    <izvorni_sadrzaj>
      <item>MATIN-PRODUKT j.d.o.o. za proizvodnju i trgovinu, OIB 71127108853</item>
    </izvorni_sadrzaj>
    <derivirana_varijabla naziv="DomainObject.Predmet.ProtuStrankaListNazivFormatedOIB_1">
      <item>MATIN-PRODUKT j.d.o.o. za proizvodnju i trgovinu, OIB 71127108853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MATIN-PRODUKT j.d.o.o. za proizvodnju i trgovinu</izvorni_sadrzaj>
    <derivirana_varijabla naziv="DomainObject.Predmet.ProtustrankaIDrugi_1">MATIN-PRODUKT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MATIN-PRODUKT j.d.o.o. za proizvodnju i trgovinu, OIB 71127108853, Ante Starčevića 88, 31400 Kuševac</izvorni_sadrzaj>
    <derivirana_varijabla naziv="DomainObject.Predmet.ProtustrankaIDrugiAdressOIB_1">MATIN-PRODUKT j.d.o.o. za proizvodnju i trgovinu, OIB 71127108853, Ante Starčevića 88,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MATIN-PRODUKT j.d.o.o. za proizvodnju i trgovinu</item>
    </izvorni_sadrzaj>
    <derivirana_varijabla naziv="DomainObject.Predmet.SudioniciListNaziv_1">
      <item>FINA RC OSIJEK</item>
      <item>MATIN-PRODUKT j.d.o.o. za proizvodnju i trgovinu</item>
    </derivirana_varijabla>
  </DomainObject.Predmet.SudioniciListNaziv>
  <DomainObject.Predmet.SudioniciListAdressOIB>
    <izvorni_sadrzaj>
      <item>FINA RC OSIJEK, OIB 85821130368</item>
      <item>MATIN-PRODUKT j.d.o.o. za proizvodnju i trgovinu, OIB 71127108853, Ante Starčevića 88,31400 Kuševac</item>
    </izvorni_sadrzaj>
    <derivirana_varijabla naziv="DomainObject.Predmet.SudioniciListAdressOIB_1">
      <item>FINA RC OSIJEK, OIB 85821130368</item>
      <item>MATIN-PRODUKT j.d.o.o. za proizvodnju i trgovinu, OIB 71127108853, Ante Starčevića 88,31400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71127108853</item>
    </izvorni_sadrzaj>
    <derivirana_varijabla naziv="DomainObject.Predmet.SudioniciListNazivOIB_1">
      <item>, OIB 85821130368</item>
      <item>, OIB 71127108853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6597A-0575-447F-9E20-FA31E7F02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759</properties:Characters>
  <properties:Lines>57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2016-11-28T12:02:00Z</dcterms:created>
  <dc:creator>roson</dc:creator>
  <cp:lastModifiedBy>Danijela Sekulić</cp:lastModifiedBy>
  <cp:lastPrinted>2016-11-28T12:02:00Z</cp:lastPrinted>
  <dcterms:modified xmlns:xsi="http://www.w3.org/2001/XMLSchema-instance" xsi:type="dcterms:W3CDTF">2017-08-28T10:03:00Z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