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21c2" w14:paraId="71e21c2" w:rsidRDefault="00915E1E" w:rsidP="00915E1E" w:rsidR="00C43CDA">
      <w:pPr>
        <w:pStyle w:val="Zaglavlje"/>
        <w:jc w:val="right"/>
        <w15:collapsed w:val="false"/>
      </w:pPr>
      <w:r>
        <w:t xml:space="preserve">       </w:t>
      </w:r>
      <w:r>
        <w:tab/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  <w:t xml:space="preserve">        </w:t>
      </w:r>
      <w:r w:rsidR="00C66E4F">
        <w:t>19</w:t>
      </w:r>
      <w:r w:rsidR="00915E1E">
        <w:t xml:space="preserve"> St-5</w:t>
      </w:r>
      <w:r w:rsidR="00C74872">
        <w:t>44</w:t>
      </w:r>
      <w:r w:rsidR="00915E1E">
        <w:t>/17-3</w:t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A37D78">
        <w:rPr>
          <w:sz w:val="22"/>
          <w:szCs w:val="22"/>
        </w:rPr>
        <w:t xml:space="preserve"> </w:t>
      </w:r>
      <w:r w:rsidR="002D79EC">
        <w:rPr>
          <w:sz w:val="22"/>
          <w:szCs w:val="22"/>
        </w:rPr>
        <w:t xml:space="preserve"> 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5913ED">
        <w:t>Nadi Roso</w:t>
      </w:r>
      <w:r>
        <w:t xml:space="preserve">, </w:t>
      </w:r>
      <w:r w:rsidR="00915E1E">
        <w:t xml:space="preserve"> na temelju </w:t>
      </w:r>
      <w:r w:rsidR="00013C5E">
        <w:t xml:space="preserve">prijedloga sudske savjetnice Marine Ljubičić Knežević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 xml:space="preserve">OIB: 85821130368 RC </w:t>
      </w:r>
      <w:r w:rsidR="00915E1E">
        <w:t>Osijek</w:t>
      </w:r>
      <w:r w:rsidR="00454056">
        <w:t xml:space="preserve">, Podružnica </w:t>
      </w:r>
      <w:r w:rsidR="00915E1E">
        <w:t xml:space="preserve">Osijek, </w:t>
      </w:r>
      <w:proofErr w:type="spellStart"/>
      <w:r w:rsidR="00915E1E">
        <w:t>L.Jagera</w:t>
      </w:r>
      <w:proofErr w:type="spellEnd"/>
      <w:r w:rsidR="00915E1E">
        <w:t xml:space="preserve"> 3, z</w:t>
      </w:r>
      <w:r w:rsidR="004A0D7B">
        <w:t xml:space="preserve">a pokretanje skraćenog stečajnog postupka  nad dužnikom </w:t>
      </w:r>
      <w:r w:rsidR="00C74872">
        <w:t xml:space="preserve">SLAGALICA proizvodno-uslužna zadruga, </w:t>
      </w:r>
      <w:proofErr w:type="spellStart"/>
      <w:r w:rsidR="00C74872">
        <w:t>Ladimirevci</w:t>
      </w:r>
      <w:proofErr w:type="spellEnd"/>
      <w:r w:rsidR="00C74872">
        <w:t xml:space="preserve">, Nazora </w:t>
      </w:r>
      <w:r w:rsidR="006A38B7">
        <w:t>V</w:t>
      </w:r>
      <w:r w:rsidR="00C74872">
        <w:t>ladimira 2</w:t>
      </w:r>
      <w:r w:rsidR="00915E1E">
        <w:t xml:space="preserve">, </w:t>
      </w:r>
      <w:r w:rsidR="004A0D7B">
        <w:t xml:space="preserve">MBS </w:t>
      </w:r>
      <w:r w:rsidR="00915E1E" w:rsidRPr="00915E1E">
        <w:t>03007</w:t>
      </w:r>
      <w:r w:rsidR="00C74872">
        <w:t>9558</w:t>
      </w:r>
      <w:r w:rsidR="004A0D7B">
        <w:t xml:space="preserve">, OIB </w:t>
      </w:r>
      <w:r w:rsidR="00C74872">
        <w:t>6</w:t>
      </w:r>
      <w:r w:rsidR="00915E1E" w:rsidRPr="00915E1E">
        <w:t>0</w:t>
      </w:r>
      <w:r w:rsidR="00C74872">
        <w:t>164257782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C74872">
        <w:t>1</w:t>
      </w:r>
      <w:r w:rsidR="00915E1E">
        <w:t>0</w:t>
      </w:r>
      <w:r w:rsidR="00224AFF">
        <w:t xml:space="preserve">. </w:t>
      </w:r>
      <w:r w:rsidR="00915E1E">
        <w:t>svibnja</w:t>
      </w:r>
      <w:r w:rsidR="00224AFF">
        <w:t xml:space="preserve"> 201</w:t>
      </w:r>
      <w:r w:rsidR="00454056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C74872">
        <w:t xml:space="preserve">SLAGALICA proizvodno-uslužna zadruga, </w:t>
      </w:r>
      <w:proofErr w:type="spellStart"/>
      <w:r w:rsidR="00C74872">
        <w:t>Ladimirevci</w:t>
      </w:r>
      <w:proofErr w:type="spellEnd"/>
      <w:r w:rsidR="00C74872">
        <w:t xml:space="preserve">, Nazora </w:t>
      </w:r>
      <w:r w:rsidR="00347D3F">
        <w:t>V</w:t>
      </w:r>
      <w:r w:rsidR="00C74872">
        <w:t xml:space="preserve">ladimira 2, MBS </w:t>
      </w:r>
      <w:r w:rsidR="00C74872" w:rsidRPr="00915E1E">
        <w:t>03007</w:t>
      </w:r>
      <w:r w:rsidR="00C74872">
        <w:t>9558, OIB 6</w:t>
      </w:r>
      <w:r w:rsidR="00C74872" w:rsidRPr="00915E1E">
        <w:t>0</w:t>
      </w:r>
      <w:r w:rsidR="00C74872">
        <w:t>164257782</w:t>
      </w:r>
      <w:r>
        <w:t xml:space="preserve">, iznosi </w:t>
      </w:r>
      <w:r w:rsidR="00C74872">
        <w:t>17</w:t>
      </w:r>
      <w:r w:rsidR="00915E1E">
        <w:t>.37</w:t>
      </w:r>
      <w:r w:rsidR="00C74872">
        <w:t>6</w:t>
      </w:r>
      <w:r w:rsidR="00915E1E">
        <w:t>,6</w:t>
      </w:r>
      <w:r w:rsidR="00C74872">
        <w:t>3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 xml:space="preserve">osoba ovlaštena za zastupanje dužnika </w:t>
      </w:r>
      <w:r w:rsidR="00C74872">
        <w:t xml:space="preserve">Slavica </w:t>
      </w:r>
      <w:proofErr w:type="spellStart"/>
      <w:r w:rsidR="00C74872">
        <w:t>Pušić</w:t>
      </w:r>
      <w:proofErr w:type="spellEnd"/>
      <w:r w:rsidR="00C74872">
        <w:t xml:space="preserve">, </w:t>
      </w:r>
      <w:proofErr w:type="spellStart"/>
      <w:r w:rsidR="00C74872">
        <w:t>Ladimirevci</w:t>
      </w:r>
      <w:proofErr w:type="spellEnd"/>
      <w:r w:rsidR="00C74872">
        <w:t xml:space="preserve">, </w:t>
      </w:r>
      <w:r w:rsidR="00C74872">
        <w:br/>
      </w:r>
      <w:proofErr w:type="spellStart"/>
      <w:r w:rsidR="00C74872">
        <w:t>Đuke</w:t>
      </w:r>
      <w:proofErr w:type="spellEnd"/>
      <w:r w:rsidR="00C74872">
        <w:t xml:space="preserve"> Maričića-Munje 121</w:t>
      </w:r>
      <w:r w:rsidR="00915E1E">
        <w:t xml:space="preserve">, </w:t>
      </w:r>
      <w:r w:rsidR="00905F6B">
        <w:t xml:space="preserve">OIB: </w:t>
      </w:r>
      <w:r w:rsidR="00C74872">
        <w:t>22227643925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915E1E">
        <w:t>5</w:t>
      </w:r>
      <w:r w:rsidR="00C66E4F">
        <w:t>44</w:t>
      </w:r>
      <w:bookmarkStart w:name="_GoBack" w:id="0"/>
      <w:bookmarkEnd w:id="0"/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C74872">
        <w:t>1</w:t>
      </w:r>
      <w:r w:rsidR="00915E1E">
        <w:t>0</w:t>
      </w:r>
      <w:r>
        <w:t xml:space="preserve">. </w:t>
      </w:r>
      <w:r w:rsidR="00915E1E">
        <w:t>svibnja</w:t>
      </w:r>
      <w:r>
        <w:t xml:space="preserve"> 201</w:t>
      </w:r>
      <w:r w:rsidR="00454056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454056" w:rsidRPr="00454056">
        <w:rPr>
          <w:bCs/>
        </w:rPr>
        <w:t>STEČAJNA SUTKINJA</w:t>
      </w:r>
    </w:p>
    <w:p w:rsidRDefault="00454056" w:rsidP="00454056" w:rsidR="00F2165F">
      <w:pPr>
        <w:ind w:left="6372"/>
        <w:jc w:val="both"/>
        <w:rPr>
          <w:bCs/>
        </w:rPr>
      </w:pPr>
      <w:r w:rsidRPr="00454056">
        <w:rPr>
          <w:bCs/>
        </w:rPr>
        <w:tab/>
        <w:t>Nada Roso</w:t>
      </w:r>
    </w:p>
    <w:p w:rsidRDefault="007C1A99" w:rsidP="00454056" w:rsidR="007C1A99">
      <w:pPr>
        <w:ind w:left="6372"/>
        <w:jc w:val="both"/>
        <w:rPr>
          <w:bCs/>
        </w:rPr>
      </w:pPr>
    </w:p>
    <w:p w:rsidRDefault="00915E1E" w:rsidP="00454056" w:rsidR="00915E1E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915E1E" w:rsidP="00454056" w:rsidR="00915E1E" w:rsidRPr="00F2165F">
      <w:pPr>
        <w:ind w:left="6372"/>
        <w:jc w:val="both"/>
        <w:rPr>
          <w:bCs/>
        </w:rPr>
      </w:pPr>
      <w:r>
        <w:t>Marina Ljubičić Knežević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915E1E">
        <w:t>2</w:t>
      </w:r>
      <w:r w:rsidR="00C74872">
        <w:t>9</w:t>
      </w:r>
      <w:r w:rsidR="00915E1E">
        <w:t>/6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204B" w:rsidR="00B6204B">
      <w:r>
        <w:separator/>
      </w:r>
    </w:p>
  </w:endnote>
  <w:endnote w:id="0" w:type="continuationSeparator">
    <w:p w:rsidRDefault="00B6204B" w:rsidR="00B62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204B" w:rsidR="00B6204B">
      <w:r>
        <w:separator/>
      </w:r>
    </w:p>
  </w:footnote>
  <w:footnote w:id="0" w:type="continuationSeparator">
    <w:p w:rsidRDefault="00B6204B" w:rsidR="00B62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7D3F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4E86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EC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38B7"/>
    <w:rsid w:val="006A6EBE"/>
    <w:rsid w:val="006B29B9"/>
    <w:rsid w:val="006B5168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C1A99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5E1E"/>
    <w:rsid w:val="00921614"/>
    <w:rsid w:val="00930B0A"/>
    <w:rsid w:val="00936874"/>
    <w:rsid w:val="00937840"/>
    <w:rsid w:val="009525D4"/>
    <w:rsid w:val="00980E4D"/>
    <w:rsid w:val="009957B7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8702F"/>
    <w:rsid w:val="00AA6B6E"/>
    <w:rsid w:val="00AB7B53"/>
    <w:rsid w:val="00B24B41"/>
    <w:rsid w:val="00B32948"/>
    <w:rsid w:val="00B6204B"/>
    <w:rsid w:val="00B67389"/>
    <w:rsid w:val="00B81A54"/>
    <w:rsid w:val="00B82540"/>
    <w:rsid w:val="00B86000"/>
    <w:rsid w:val="00B95B20"/>
    <w:rsid w:val="00BE33FF"/>
    <w:rsid w:val="00BF32DE"/>
    <w:rsid w:val="00C2016D"/>
    <w:rsid w:val="00C43CDA"/>
    <w:rsid w:val="00C56925"/>
    <w:rsid w:val="00C66216"/>
    <w:rsid w:val="00C66E4F"/>
    <w:rsid w:val="00C74872"/>
    <w:rsid w:val="00C8590C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81A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81A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1A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A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A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81A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81A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1A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1A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1A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St-544/2017-3</izvorni_sadrzaj>
    <derivirana_varijabla naziv="DomainObject.Oznaka_1">St-544/2017-3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St-544/2017</izvorni_sadrzaj>
    <derivirana_varijabla naziv="DomainObject.Predmet.OznakaBroj_1">St-544/2017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SLAGALICA proizvodno-uslužna zadruga</izvorni_sadrzaj>
    <derivirana_varijabla naziv="DomainObject.Predmet.ProtustrankaFormated_1">  SLAGALICA proizvodno-uslužna zadruga</derivirana_varijabla>
  </DomainObject.Predmet.ProtustrankaFormated>
  <DomainObject.Predmet.ProtustrankaFormatedOIB>
    <izvorni_sadrzaj>  SLAGALICA proizvodno-uslužna zadruga, OIB 60164257782</izvorni_sadrzaj>
    <derivirana_varijabla naziv="DomainObject.Predmet.ProtustrankaFormatedOIB_1">  SLAGALICA proizvodno-uslužna zadruga, OIB 60164257782</derivirana_varijabla>
  </DomainObject.Predmet.ProtustrankaFormatedOIB>
  <DomainObject.Predmet.ProtustrankaFormatedWithAdress>
    <izvorni_sadrzaj> SLAGALICA proizvodno-uslužna zadruga, Nazora Vladimira 2, 31550 Ladimirevci</izvorni_sadrzaj>
    <derivirana_varijabla naziv="DomainObject.Predmet.ProtustrankaFormatedWithAdress_1"> SLAGALICA proizvodno-uslužna zadruga, Nazora Vladimira 2, 31550 Ladimirevci</derivirana_varijabla>
  </DomainObject.Predmet.ProtustrankaFormatedWithAdress>
  <DomainObject.Predmet.ProtustrankaFormatedWithAdressOIB>
    <izvorni_sadrzaj> SLAGALICA proizvodno-uslužna zadruga, OIB 60164257782, Nazora Vladimira 2, 31550 Ladimirevci</izvorni_sadrzaj>
    <derivirana_varijabla naziv="DomainObject.Predmet.ProtustrankaFormatedWithAdressOIB_1"> SLAGALICA proizvodno-uslužna zadruga, OIB 60164257782, Nazora Vladimira 2, 31550 Ladimirevci</derivirana_varijabla>
  </DomainObject.Predmet.ProtustrankaFormatedWithAdressOIB>
  <DomainObject.Predmet.ProtustrankaWithAdress>
    <izvorni_sadrzaj>SLAGALICA proizvodno-uslužna zadruga Nazora Vladimira 2, 31550 Ladimirevci</izvorni_sadrzaj>
    <derivirana_varijabla naziv="DomainObject.Predmet.ProtustrankaWithAdress_1">SLAGALICA proizvodno-uslužna zadruga Nazora Vladimira 2, 31550 Ladimirevci</derivirana_varijabla>
  </DomainObject.Predmet.ProtustrankaWithAdress>
  <DomainObject.Predmet.ProtustrankaWithAdressOIB>
    <izvorni_sadrzaj>SLAGALICA proizvodno-uslužna zadruga, OIB 60164257782, Nazora Vladimira 2, 31550 Ladimirevci</izvorni_sadrzaj>
    <derivirana_varijabla naziv="DomainObject.Predmet.ProtustrankaWithAdressOIB_1">SLAGALICA proizvodno-uslužna zadruga, OIB 60164257782, Nazora Vladimira 2, 31550 Ladimirevci</derivirana_varijabla>
  </DomainObject.Predmet.ProtustrankaWithAdressOIB>
  <DomainObject.Predmet.ProtustrankaNazivFormated>
    <izvorni_sadrzaj>SLAGALICA proizvodno-uslužna zadruga</izvorni_sadrzaj>
    <derivirana_varijabla naziv="DomainObject.Predmet.ProtustrankaNazivFormated_1">SLAGALICA proizvodno-uslužna zadruga</derivirana_varijabla>
  </DomainObject.Predmet.ProtustrankaNazivFormated>
  <DomainObject.Predmet.ProtustrankaNazivFormatedOIB>
    <izvorni_sadrzaj>SLAGALICA proizvodno-uslužna zadruga, OIB 60164257782</izvorni_sadrzaj>
    <derivirana_varijabla naziv="DomainObject.Predmet.ProtustrankaNazivFormatedOIB_1">SLAGALICA proizvodno-uslužna zadruga, OIB 60164257782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SLAGALICA proizvodno-uslužna zadruga</item>
    </izvorni_sadrzaj>
    <derivirana_varijabla naziv="DomainObject.Predmet.ProtuStrankaListFormated_1">
      <item>SLAGALICA proizvodno-uslužna zadruga</item>
    </derivirana_varijabla>
  </DomainObject.Predmet.ProtuStrankaListFormated>
  <DomainObject.Predmet.ProtuStrankaListFormatedOIB>
    <izvorni_sadrzaj>
      <item>SLAGALICA proizvodno-uslužna zadruga, OIB 60164257782</item>
    </izvorni_sadrzaj>
    <derivirana_varijabla naziv="DomainObject.Predmet.ProtuStrankaListFormatedOIB_1">
      <item>SLAGALICA proizvodno-uslužna zadruga, OIB 60164257782</item>
    </derivirana_varijabla>
  </DomainObject.Predmet.ProtuStrankaListFormatedOIB>
  <DomainObject.Predmet.ProtuStrankaListFormatedWithAdress>
    <izvorni_sadrzaj>
      <item>SLAGALICA proizvodno-uslužna zadruga, Nazora Vladimira 2, 31550 Ladimirevci</item>
    </izvorni_sadrzaj>
    <derivirana_varijabla naziv="DomainObject.Predmet.ProtuStrankaListFormatedWithAdress_1">
      <item>SLAGALICA proizvodno-uslužna zadruga, Nazora Vladimira 2, 31550 Ladimirevci</item>
    </derivirana_varijabla>
  </DomainObject.Predmet.ProtuStrankaListFormatedWithAdress>
  <DomainObject.Predmet.ProtuStrankaListFormatedWithAdressOIB>
    <izvorni_sadrzaj>
      <item>SLAGALICA proizvodno-uslužna zadruga, OIB 60164257782, Nazora Vladimira 2, 31550 Ladimirevci</item>
    </izvorni_sadrzaj>
    <derivirana_varijabla naziv="DomainObject.Predmet.ProtuStrankaListFormatedWithAdressOIB_1">
      <item>SLAGALICA proizvodno-uslužna zadruga, OIB 60164257782, Nazora Vladimira 2, 31550 Ladimirevci</item>
    </derivirana_varijabla>
  </DomainObject.Predmet.ProtuStrankaListFormatedWithAdressOIB>
  <DomainObject.Predmet.ProtuStrankaListNazivFormated>
    <izvorni_sadrzaj>
      <item>SLAGALICA proizvodno-uslužna zadruga</item>
    </izvorni_sadrzaj>
    <derivirana_varijabla naziv="DomainObject.Predmet.ProtuStrankaListNazivFormated_1">
      <item>SLAGALICA proizvodno-uslužna zadruga</item>
    </derivirana_varijabla>
  </DomainObject.Predmet.ProtuStrankaListNazivFormated>
  <DomainObject.Predmet.ProtuStrankaListNazivFormatedOIB>
    <izvorni_sadrzaj>
      <item>SLAGALICA proizvodno-uslužna zadruga, OIB 60164257782</item>
    </izvorni_sadrzaj>
    <derivirana_varijabla naziv="DomainObject.Predmet.ProtuStrankaListNazivFormatedOIB_1">
      <item>SLAGALICA proizvodno-uslužna zadruga, OIB 60164257782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>St-544/2017-3</izvorni_sadrzaj>
    <derivirana_varijabla naziv="DomainObject.PoslovniBrojDokumenta_1">St-544/2017-3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SLAGALICA proizvodno-uslužna zadruga</izvorni_sadrzaj>
    <derivirana_varijabla naziv="DomainObject.Predmet.ProtustrankaIDrugi_1">SLAGALICA proizvodno-uslužna zadruga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SLAGALICA proizvodno-uslužna zadruga, OIB 60164257782, Nazora Vladimira 2, 31550 Ladimirevci</izvorni_sadrzaj>
    <derivirana_varijabla naziv="DomainObject.Predmet.ProtustrankaIDrugiAdressOIB_1">SLAGALICA proizvodno-uslužna zadruga, OIB 60164257782, Nazora Vladimira 2, 31550 Ladimirevci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SLAGALICA proizvodno-uslužna zadruga</item>
    </izvorni_sadrzaj>
    <derivirana_varijabla naziv="DomainObject.Predmet.SudioniciListNaziv_1">
      <item>FINA RC OSIJEK</item>
      <item>SLAGALICA proizvodno-uslužna zadruga</item>
    </derivirana_varijabla>
  </DomainObject.Predmet.SudioniciListNaziv>
  <DomainObject.Predmet.SudioniciListAdressOIB>
    <izvorni_sadrzaj>
      <item>FINA RC OSIJEK, OIB 85821130368</item>
      <item>SLAGALICA proizvodno-uslužna zadruga, OIB 60164257782, Nazora Vladimira 2,31550 Ladimirevci</item>
    </izvorni_sadrzaj>
    <derivirana_varijabla naziv="DomainObject.Predmet.SudioniciListAdressOIB_1">
      <item>FINA RC OSIJEK, OIB 85821130368</item>
      <item>SLAGALICA proizvodno-uslužna zadruga, OIB 60164257782, Nazora Vladimira 2,31550 Ladimirevci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60164257782</item>
    </izvorni_sadrzaj>
    <derivirana_varijabla naziv="DomainObject.Predmet.SudioniciListNazivOIB_1">
      <item>, OIB 85821130368</item>
      <item>, OIB 60164257782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2038</properties:Characters>
  <properties:Lines>50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2017-05-08T11:12:00Z</dcterms:created>
  <dc:creator>Korisnik</dc:creator>
  <cp:lastModifiedBy>Vesna Štajduhar</cp:lastModifiedBy>
  <cp:lastPrinted>2017-02-03T07:25:00Z</cp:lastPrinted>
  <dcterms:modified xmlns:xsi="http://www.w3.org/2001/XMLSchema-instance" xsi:type="dcterms:W3CDTF">2017-05-11T09:11:00Z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St-544/2017-3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