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e7b3f5" w14:paraId="ce7b3f5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F6CF9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830DD">
              <w:rPr>
                <w:rFonts w:cs="Times New Roman" w:eastAsia="Times New Roman"/>
                <w:lang w:eastAsia="hr-HR"/>
              </w:rPr>
              <w:t>15</w:t>
            </w:r>
            <w:r w:rsidR="005F6CF9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D830DD">
        <w:rPr>
          <w:rFonts w:cs="Times New Roman" w:eastAsia="SimSun"/>
          <w:kern w:val="2"/>
          <w:lang w:bidi="hi-IN" w:eastAsia="zh-CN"/>
        </w:rPr>
        <w:t xml:space="preserve"> MAVREK d.o.o., Žarovnica, Žarovnica 120, Lepoglava, OIB: 75728026630</w:t>
      </w:r>
      <w:r w:rsidR="00F171BE">
        <w:rPr>
          <w:rFonts w:cs="Times New Roman"/>
        </w:rPr>
        <w:t>, dana</w:t>
      </w:r>
      <w:r w:rsidR="00C4789A">
        <w:rPr>
          <w:rFonts w:cs="Times New Roman"/>
        </w:rPr>
        <w:t xml:space="preserve"> 25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C4789A" w:rsidP="00F171BE" w:rsidR="00F171BE">
      <w:pPr>
        <w:spacing w:after="0"/>
        <w:jc w:val="center"/>
      </w:pPr>
      <w:r>
        <w:t>21</w:t>
      </w:r>
      <w:r w:rsidR="00EF7BA6">
        <w:t>. veljače</w:t>
      </w:r>
      <w:r w:rsidR="00A410D7">
        <w:t xml:space="preserve"> 2018</w:t>
      </w:r>
      <w:r w:rsidR="001A67FA">
        <w:t xml:space="preserve">. u </w:t>
      </w:r>
      <w:r w:rsidR="00D830DD">
        <w:t>10,00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5F6CF9" w:rsidP="008B3EE5" w:rsidR="000A7AEF" w:rsidRPr="00B2631E">
      <w:pPr>
        <w:numPr>
          <w:ilvl w:val="0"/>
          <w:numId w:val="4"/>
        </w:numPr>
        <w:spacing w:after="0"/>
        <w:jc w:val="both"/>
      </w:pPr>
      <w:r>
        <w:t xml:space="preserve">direktorica </w:t>
      </w:r>
      <w:r w:rsidR="000A7AEF" w:rsidRPr="00B2631E">
        <w:t xml:space="preserve">dužnika, </w:t>
      </w:r>
      <w:r w:rsidR="00D830DD">
        <w:t>Davorka Mavrek, Žarovnica, Žarovnica 120, Lepoglava,</w:t>
      </w:r>
    </w:p>
    <w:p w:rsidRDefault="000A7AEF" w:rsidP="000A7AEF" w:rsidR="00D830DD" w:rsidRPr="00D830DD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D830DD">
        <w:rPr>
          <w:rFonts w:cs="Times New Roman" w:eastAsia="SimSun"/>
          <w:kern w:val="2"/>
          <w:lang w:bidi="hi-IN" w:eastAsia="zh-CN"/>
        </w:rPr>
        <w:t xml:space="preserve">MAVREK d.o.o., Žarovnica, Žarovnica 120, Lepoglava,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F6CF9" w:rsidP="009155F5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 w:rsidR="00D830DD">
        <w:t xml:space="preserve"> Davorki Mavrek, Žarovnica, Žarovnica 120, Lepoglava, OIB: 77966927576,</w:t>
      </w:r>
      <w:r w:rsidR="00EF7BA6">
        <w:t xml:space="preserve"> </w:t>
      </w:r>
      <w:r w:rsidR="008B3EE5" w:rsidRPr="00412CB1">
        <w:t xml:space="preserve">da na zakazano ročište kod ovoga suda, </w:t>
      </w:r>
      <w:r w:rsidR="00EF7BA6">
        <w:t>2</w:t>
      </w:r>
      <w:r w:rsidR="00D830DD">
        <w:t>1</w:t>
      </w:r>
      <w:r w:rsidR="00A410D7">
        <w:t>. veljače 2018</w:t>
      </w:r>
      <w:r w:rsidR="001A67FA">
        <w:t xml:space="preserve">. u </w:t>
      </w:r>
      <w:r>
        <w:t>10</w:t>
      </w:r>
      <w:r w:rsidR="00D830DD">
        <w:t>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D830DD">
        <w:rPr>
          <w:rFonts w:cs="Times New Roman" w:eastAsia="SimSun"/>
          <w:kern w:val="2"/>
          <w:lang w:bidi="hi-IN" w:eastAsia="zh-CN"/>
        </w:rPr>
        <w:t xml:space="preserve"> MAVREK d.o.o., Žarovnica, Žarovnica 120, Lepoglava, OIB: 75728026630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</w:t>
      </w:r>
      <w:r w:rsidR="00A410D7">
        <w:lastRenderedPageBreak/>
        <w:t>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4789A">
        <w:rPr>
          <w:rFonts w:cs="Times New Roman"/>
        </w:rPr>
        <w:t>25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>Direktor</w:t>
      </w:r>
      <w:r w:rsidR="005F6CF9">
        <w:t>ica</w:t>
      </w:r>
      <w:r w:rsidRPr="00CB284F">
        <w:t xml:space="preserve"> dužnika, </w:t>
      </w:r>
      <w:r w:rsidR="00D830DD">
        <w:t>Davorka Mavrek, Žarovnica, Žarovnica 120, Lepoglava,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E57452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830DD">
        <w:rPr>
          <w:rFonts w:cs="Times New Roman" w:eastAsia="SimSun"/>
          <w:kern w:val="2"/>
          <w:lang w:bidi="hi-IN" w:eastAsia="zh-CN"/>
        </w:rPr>
        <w:t>MAVREK d.o.o., Žarovnica, Žarovnica 120, Lepoglava,</w:t>
      </w:r>
    </w:p>
    <w:p w:rsidRDefault="00B2631E" w:rsidP="00A410D7" w:rsidR="00B2631E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391" w:rsidP="00F171BE" w:rsidR="00484391">
      <w:pPr>
        <w:spacing w:after="0"/>
      </w:pPr>
      <w:r>
        <w:separator/>
      </w:r>
    </w:p>
  </w:endnote>
  <w:endnote w:id="0" w:type="continuationSeparator">
    <w:p w:rsidRDefault="00484391" w:rsidP="00F171BE" w:rsidR="004843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391" w:rsidP="00F171BE" w:rsidR="00484391">
      <w:pPr>
        <w:spacing w:after="0"/>
      </w:pPr>
      <w:r>
        <w:separator/>
      </w:r>
    </w:p>
  </w:footnote>
  <w:footnote w:id="0" w:type="continuationSeparator">
    <w:p w:rsidRDefault="00484391" w:rsidP="00F171BE" w:rsidR="0048439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83F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D830DD">
      <w:t>15</w:t>
    </w:r>
    <w:r w:rsidR="005F6CF9">
      <w:t>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3D3B9A"/>
    <w:rsid w:val="004225CC"/>
    <w:rsid w:val="00484391"/>
    <w:rsid w:val="00543FAF"/>
    <w:rsid w:val="005F6CF9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D2583F"/>
    <w:rsid w:val="00D830DD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83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583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583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583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83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583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583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583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MAVREK društvo s ograničenom odgovornošću za usluge i trgovinu zastupanog po punomoćniku Davorka Mavrek</izvorni_sadrzaj>
    <derivirana_varijabla naziv="DomainObject.Predmet.ProtustrankaFormated_1">  MAVREK društvo s ograničenom odgovornošću za usluge i trgovinu zastupanog po punomoćniku Davorka Mavrek</derivirana_varijabla>
  </DomainObject.Predmet.ProtustrankaFormated>
  <DomainObject.Predmet.ProtustrankaFormatedOIB>
    <izvorni_sadrzaj>  MAVREK društvo s ograničenom odgovornošću za usluge i trgovinu, OIB 75728026630 zastupanog po punomoćniku Davorka Mavrek</izvorni_sadrzaj>
    <derivirana_varijabla naziv="DomainObject.Predmet.ProtustrankaFormatedOIB_1">  MAVREK društvo s ograničenom odgovornošću za usluge i trgovinu, OIB 75728026630 zastupanog po punomoćniku Davorka Mavrek</derivirana_varijabla>
  </DomainObject.Predmet.ProtustrankaFormatedOIB>
  <DomainObject.Predmet.ProtustrankaFormatedWithAdress>
    <izvorni_sadrzaj> MAVREK društvo s ograničenom odgovornošću za usluge i trgovinu, Žarovnica 120, 42250 Žarovnica zastupanog po punomoćniku Davorka Mavrek</izvorni_sadrzaj>
    <derivirana_varijabla naziv="DomainObject.Predmet.ProtustrankaFormatedWithAdress_1"> MAVREK društvo s ograničenom odgovornošću za usluge i trgovinu, Žarovnica 120, 42250 Žarovnica zastupanog po punomoćniku Davorka Mavrek</derivirana_varijabla>
  </DomainObject.Predmet.ProtustrankaFormatedWithAdress>
  <DomainObject.Predmet.ProtustrankaFormatedWithAdressOIB>
    <izvorni_sadrzaj> MAVREK društvo s ograničenom odgovornošću za usluge i trgovinu, OIB 75728026630, Žarovnica 120, 42250 Žarovnica zastupanog po punomoćniku Davorka Mavrek</izvorni_sadrzaj>
    <derivirana_varijabla naziv="DomainObject.Predmet.ProtustrankaFormatedWithAdressOIB_1"> MAVREK društvo s ograničenom odgovornošću za usluge i trgovinu, OIB 75728026630, Žarovnica 120, 42250 Žarovnica zastupanog po punomoćniku Davorka Mavrek</derivirana_varijabla>
  </DomainObject.Predmet.ProtustrankaFormatedWithAdressOIB>
  <DomainObject.Predmet.ProtustrankaWithAdress>
    <izvorni_sadrzaj>MAVREK društvo s ograničenom odgovornošću za usluge i trgovinu Žarovnica 120, 42250 Žarovnica</izvorni_sadrzaj>
    <derivirana_varijabla naziv="DomainObject.Predmet.ProtustrankaWithAdress_1">MAVREK društvo s ograničenom odgovornošću za usluge i trgovinu Žarovnica 120, 42250 Žarovnica</derivirana_varijabla>
  </DomainObject.Predmet.ProtustrankaWithAdress>
  <DomainObject.Predmet.ProtustrankaWithAdressOIB>
    <izvorni_sadrzaj>MAVREK društvo s ograničenom odgovornošću za usluge i trgovinu, OIB 75728026630, Žarovnica 120, 42250 Žarovnica</izvorni_sadrzaj>
    <derivirana_varijabla naziv="DomainObject.Predmet.ProtustrankaWithAdressOIB_1">MAVREK društvo s ograničenom odgovornošću za usluge i trgovinu, OIB 75728026630, Žarovnica 120, 42250 Žarovnica</derivirana_varijabla>
  </DomainObject.Predmet.ProtustrankaWithAdressOIB>
  <DomainObject.Predmet.ProtustrankaNazivFormated>
    <izvorni_sadrzaj>MAVREK društvo s ograničenom odgovornošću za usluge i trgovinu</izvorni_sadrzaj>
    <derivirana_varijabla naziv="DomainObject.Predmet.ProtustrankaNazivFormated_1">MAVREK društvo s ograničenom odgovornošću za usluge i trgovinu</derivirana_varijabla>
  </DomainObject.Predmet.ProtustrankaNazivFormated>
  <DomainObject.Predmet.ProtustrankaNazivFormatedOIB>
    <izvorni_sadrzaj>MAVREK društvo s ograničenom odgovornošću za usluge i trgovinu, OIB 75728026630</izvorni_sadrzaj>
    <derivirana_varijabla naziv="DomainObject.Predmet.ProtustrankaNazivFormatedOIB_1">MAVREK društvo s ograničenom odgovornošću za usluge i trgovinu, OIB 75728026630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38925.39</izvorni_sadrzaj>
    <derivirana_varijabla naziv="DomainObject.Predmet.TrenutnaVrijednost_1">38925.39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MAVREK društvo s ograničenom odgovornošću za usluge i trgovinu zastupanog po punomoćniku Davorka Mavrek</item>
    </izvorni_sadrzaj>
    <derivirana_varijabla naziv="DomainObject.Predmet.ProtuStrankaListFormated_1">
      <item>MAVREK društvo s ograničenom odgovornošću za usluge i trgovinu zastupanog po punomoćniku Davorka Mavrek</item>
    </derivirana_varijabla>
  </DomainObject.Predmet.ProtuStrankaListFormated>
  <DomainObject.Predmet.ProtuStrankaListFormatedOIB>
    <izvorni_sadrzaj>
      <item>MAVREK društvo s ograničenom odgovornošću za usluge i trgovinu, OIB 75728026630 zastupanog po punomoćniku Davorka Mavrek</item>
    </izvorni_sadrzaj>
    <derivirana_varijabla naziv="DomainObject.Predmet.ProtuStrankaListFormatedOIB_1">
      <item>MAVREK društvo s ograničenom odgovornošću za usluge i trgovinu, OIB 75728026630 zastupanog po punomoćniku Davorka Mavrek</item>
    </derivirana_varijabla>
  </DomainObject.Predmet.ProtuStrankaListFormatedOIB>
  <DomainObject.Predmet.ProtuStrankaListFormatedWithAdress>
    <izvorni_sadrzaj>
      <item>MAVREK društvo s ograničenom odgovornošću za usluge i trgovinu, Žarovnica 120, 42250 Žarovnica zastupanog po punomoćniku Davorka Mavrek</item>
    </izvorni_sadrzaj>
    <derivirana_varijabla naziv="DomainObject.Predmet.ProtuStrankaListFormatedWithAdress_1">
      <item>MAVREK društvo s ograničenom odgovornošću za usluge i trgovinu, Žarovnica 120, 42250 Žarovnica zastupanog po punomoćniku Davorka Mavrek</item>
    </derivirana_varijabla>
  </DomainObject.Predmet.ProtuStrankaListFormatedWithAdress>
  <DomainObject.Predmet.ProtuStrankaListFormatedWithAdressOIB>
    <izvorni_sadrzaj>
      <item>MAVREK društvo s ograničenom odgovornošću za usluge i trgovinu, OIB 75728026630, Žarovnica 120, 42250 Žarovnica zastupanog po punomoćniku Davorka Mavrek</item>
    </izvorni_sadrzaj>
    <derivirana_varijabla naziv="DomainObject.Predmet.ProtuStrankaListFormatedWithAdressOIB_1">
      <item>MAVREK društvo s ograničenom odgovornošću za usluge i trgovinu, OIB 75728026630, Žarovnica 120, 42250 Žarovnica zastupanog po punomoćniku Davorka Mavrek</item>
    </derivirana_varijabla>
  </DomainObject.Predmet.ProtuStrankaListFormatedWithAdressOIB>
  <DomainObject.Predmet.ProtuStrankaListNazivFormated>
    <izvorni_sadrzaj>
      <item>MAVREK društvo s ograničenom odgovornošću za usluge i trgovinu</item>
    </izvorni_sadrzaj>
    <derivirana_varijabla naziv="DomainObject.Predmet.ProtuStrankaListNazivFormated_1">
      <item>MAVREK društvo s ograničenom odgovornošću za usluge i trgovinu</item>
    </derivirana_varijabla>
  </DomainObject.Predmet.ProtuStrankaListNazivFormated>
  <DomainObject.Predmet.ProtuStrankaListNazivFormatedOIB>
    <izvorni_sadrzaj>
      <item>MAVREK društvo s ograničenom odgovornošću za usluge i trgovinu, OIB 75728026630</item>
    </izvorni_sadrzaj>
    <derivirana_varijabla naziv="DomainObject.Predmet.ProtuStrankaListNazivFormatedOIB_1">
      <item>MAVREK društvo s ograničenom odgovornošću za usluge i trgovinu, OIB 75728026630</item>
    </derivirana_varijabla>
  </DomainObject.Predmet.ProtuStrankaListNazivFormatedOIB>
  <DomainObject.Predmet.OstaliListFormated>
    <izvorni_sadrzaj>
      <item>Sudski registar</item>
      <item>Davorka Mavrek punomoćnik sudionika u postupku MAVREK društvo s ograničenom odgovornošću za usluge i trgovinu</item>
    </izvorni_sadrzaj>
    <derivirana_varijabla naziv="DomainObject.Predmet.OstaliListFormated_1">
      <item>Sudski registar</item>
      <item>Davorka Mavrek punomoćnik sudionika u postupku MAVREK društvo s ograničenom odgovornošću za usluge i trgovinu</item>
    </derivirana_varijabla>
  </DomainObject.Predmet.OstaliListFormated>
  <DomainObject.Predmet.OstaliListFormatedOIB>
    <izvorni_sadrzaj>
      <item>Sudski registar</item>
      <item>Davorka Mavrek, OIB 77966927576 punomoćnik sudionika u postupku MAVREK društvo s ograničenom odgovornošću za usluge i trgovinu</item>
    </izvorni_sadrzaj>
    <derivirana_varijabla naziv="DomainObject.Predmet.OstaliListFormatedOIB_1">
      <item>Sudski registar</item>
      <item>Davorka Mavrek, OIB 77966927576 punomoćnik sudionika u postupku MAVREK društvo s ograničenom odgovornošću za usluge i trgovinu</item>
    </derivirana_varijabla>
  </DomainObject.Predmet.OstaliListFormatedOIB>
  <DomainObject.Predmet.OstaliListFormatedWithAdress>
    <izvorni_sadrzaj>
      <item>Sudski registar</item>
      <item>Davorka Mavrek, Žarovnica 120, 42250 Žarovnica punomoćnik sudionika u postupku MAVREK društvo s ograničenom odgovornošću za usluge i trgovinu</item>
    </izvorni_sadrzaj>
    <derivirana_varijabla naziv="DomainObject.Predmet.OstaliListFormatedWithAdress_1">
      <item>Sudski registar</item>
      <item>Davorka Mavrek, Žarovnica 120, 42250 Žarovnica punomoćnik sudionika u postupku MAVREK društvo s ograničenom odgovornošću za usluge i trgovinu</item>
    </derivirana_varijabla>
  </DomainObject.Predmet.OstaliListFormatedWithAdress>
  <DomainObject.Predmet.OstaliListFormatedWithAdressOIB>
    <izvorni_sadrzaj>
      <item>Sudski registar</item>
      <item>Davorka Mavrek, OIB 77966927576, Žarovnica 120, 42250 Žarovnica punomoćnik sudionika u postupku MAVREK društvo s ograničenom odgovornošću za usluge i trgovinu</item>
    </izvorni_sadrzaj>
    <derivirana_varijabla naziv="DomainObject.Predmet.OstaliListFormatedWithAdressOIB_1">
      <item>Sudski registar</item>
      <item>Davorka Mavrek, OIB 77966927576, Žarovnica 120, 42250 Žarovnica punomoćnik sudionika u postupku MAVREK društvo s ograničenom odgovornošću za usluge i trgovinu</item>
    </derivirana_varijabla>
  </DomainObject.Predmet.OstaliListFormatedWithAdressOIB>
  <DomainObject.Predmet.OstaliListNazivFormated>
    <izvorni_sadrzaj>
      <item>Sudski registar</item>
      <item>Davorka Mavrek</item>
    </izvorni_sadrzaj>
    <derivirana_varijabla naziv="DomainObject.Predmet.OstaliListNazivFormated_1">
      <item>Sudski registar</item>
      <item>Davorka Mavrek</item>
    </derivirana_varijabla>
  </DomainObject.Predmet.OstaliListNazivFormated>
  <DomainObject.Predmet.OstaliListNazivFormatedOIB>
    <izvorni_sadrzaj>
      <item>Sudski registar</item>
      <item>Davorka Mavrek, OIB 77966927576</item>
    </izvorni_sadrzaj>
    <derivirana_varijabla naziv="DomainObject.Predmet.OstaliListNazivFormatedOIB_1">
      <item>Sudski registar</item>
      <item>Davorka Mavrek, OIB 77966927576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MAVREK društvo s ograničenom odgovornošću za usluge i trgovinu</izvorni_sadrzaj>
    <derivirana_varijabla naziv="DomainObject.Predmet.ProtustrankaIDrugi_1">MAVREK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MAVREK društvo s ograničenom odgovornošću za usluge i trgovinu, OIB 75728026630, Žarovnica 120, 42250 Žarovnica</izvorni_sadrzaj>
    <derivirana_varijabla naziv="DomainObject.Predmet.ProtustrankaIDrugiAdressOIB_1">MAVREK društvo s ograničenom odgovornošću za usluge i trgovinu, OIB 75728026630, Žarovnica 120,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MAVREK društvo s ograničenom odgovornošću za usluge i trgovinu</item>
      <item>Sudski registar</item>
      <item>Davorka Mavrek</item>
    </izvorni_sadrzaj>
    <derivirana_varijabla naziv="DomainObject.Predmet.SudioniciListNaziv_1">
      <item>Financijska agencija</item>
      <item>MAVREK društvo s ograničenom odgovornošću za usluge i trgovinu</item>
      <item>Sudski registar</item>
      <item>Davorka Mavrek</item>
    </derivirana_varijabla>
  </DomainObject.Predmet.SudioniciListNaziv>
  <DomainObject.Predmet.SudioniciListAdressOIB>
    <izvorni_sadrzaj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izvorni_sadrzaj>
    <derivirana_varijabla naziv="DomainObject.Predmet.SudioniciListAdressOIB_1"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75728026630</item>
      <item>, OIB null</item>
      <item>, OIB 77966927576</item>
    </izvorni_sadrzaj>
    <derivirana_varijabla naziv="DomainObject.Predmet.SudioniciListNazivOIB_1">
      <item>, OIB 85821130368</item>
      <item>, OIB 75728026630</item>
      <item>, OIB null</item>
      <item>, OIB 77966927576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2055</properties:Characters>
  <properties:Lines>79</properties:Lines>
  <properties:Paragraphs>28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2018-01-25T13:04:00Z</cp:lastPrinted>
  <dcterms:modified xmlns:xsi="http://www.w3.org/2001/XMLSchema-instance" xsi:type="dcterms:W3CDTF">2018-01-25T13:06:00Z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