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ae6f" w14:paraId="848ae6f" w:rsidRDefault="002A289C" w:rsidP="002A289C" w:rsidR="002A289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289C" w:rsidP="002A289C" w:rsidR="002A289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A289C" w:rsidP="002A289C" w:rsidR="002A289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A289C" w:rsidP="002A289C" w:rsidR="002A289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A289C" w:rsidP="002A289C" w:rsidR="002A289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A289C" w:rsidP="002A289C" w:rsidR="002A289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A289C" w:rsidP="002A289C" w:rsidR="002A289C" w:rsidRPr="005D578C">
      <w:pPr>
        <w:jc w:val="center"/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A289C" w:rsidP="002A289C" w:rsidR="002A289C" w:rsidRPr="005D578C">
      <w:pPr>
        <w:rPr>
          <w:rFonts w:cs="Times New Roman" w:eastAsia="Times New Roman"/>
          <w:szCs w:val="24"/>
        </w:rPr>
      </w:pPr>
    </w:p>
    <w:p w:rsidRDefault="002A289C" w:rsidP="002A289C" w:rsidR="002A289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BASTION d. o. o. Pula, Vrtlarska 6, OIB </w:t>
      </w:r>
      <w:r w:rsidRPr="002A289C">
        <w:rPr>
          <w:rFonts w:cs="Times New Roman" w:eastAsia="Times New Roman"/>
          <w:szCs w:val="24"/>
        </w:rPr>
        <w:t>44671249747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289C">
        <w:rPr>
          <w:rFonts w:cs="Times New Roman" w:eastAsia="Times New Roman"/>
          <w:szCs w:val="24"/>
        </w:rPr>
        <w:t>130020018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A41BE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2A289C" w:rsidP="002A289C" w:rsidR="002A289C" w:rsidRPr="005D578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A289C" w:rsidP="002A289C" w:rsidR="002A289C" w:rsidRPr="005D578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BASTION d. o. o. Pula, Vrtlarska 6, OIB </w:t>
      </w:r>
      <w:r w:rsidRPr="002A289C">
        <w:rPr>
          <w:rFonts w:cs="Times New Roman" w:eastAsia="Times New Roman"/>
          <w:szCs w:val="24"/>
        </w:rPr>
        <w:t>44671249747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289C">
        <w:rPr>
          <w:rFonts w:cs="Times New Roman" w:eastAsia="Times New Roman"/>
          <w:szCs w:val="24"/>
        </w:rPr>
        <w:t>130020018</w:t>
      </w:r>
      <w:r>
        <w:rPr>
          <w:rFonts w:cs="Times New Roman" w:eastAsia="Times New Roman"/>
          <w:szCs w:val="24"/>
        </w:rPr>
        <w:t>.</w:t>
      </w:r>
    </w:p>
    <w:p w:rsidRDefault="002A289C" w:rsidP="002A289C" w:rsidR="002A289C" w:rsidRPr="005D578C">
      <w:pPr>
        <w:rPr>
          <w:rFonts w:cs="Times New Roman" w:eastAsia="Times New Roman"/>
          <w:szCs w:val="24"/>
        </w:rPr>
      </w:pPr>
    </w:p>
    <w:p w:rsidRDefault="002A289C" w:rsidP="002A289C" w:rsidR="002A289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2A289C" w:rsidP="002A289C" w:rsidR="002A289C">
      <w:pPr>
        <w:rPr>
          <w:rFonts w:cs="Times New Roman" w:eastAsia="Times New Roman"/>
          <w:szCs w:val="20"/>
        </w:rPr>
      </w:pPr>
    </w:p>
    <w:p w:rsidRDefault="002A289C" w:rsidP="002A289C" w:rsidR="002A28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BASTION d. o. o. Pula, Vrtlarska 6, OIB </w:t>
      </w:r>
      <w:r w:rsidRPr="002A289C">
        <w:rPr>
          <w:rFonts w:cs="Times New Roman" w:eastAsia="Times New Roman"/>
          <w:szCs w:val="24"/>
        </w:rPr>
        <w:t>44671249747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289C">
        <w:rPr>
          <w:rFonts w:cs="Times New Roman" w:eastAsia="Times New Roman"/>
          <w:szCs w:val="24"/>
        </w:rPr>
        <w:t>130020018</w:t>
      </w:r>
      <w:r>
        <w:rPr>
          <w:rFonts w:cs="Times New Roman" w:eastAsia="Times New Roman"/>
          <w:szCs w:val="24"/>
        </w:rPr>
        <w:t>.</w:t>
      </w:r>
    </w:p>
    <w:p w:rsidRDefault="002A289C" w:rsidP="002A289C" w:rsidR="002A289C">
      <w:pPr>
        <w:ind w:firstLine="709"/>
        <w:rPr>
          <w:rFonts w:cs="Times New Roman" w:eastAsia="Times New Roman"/>
          <w:szCs w:val="24"/>
        </w:rPr>
      </w:pPr>
    </w:p>
    <w:p w:rsidRDefault="002A289C" w:rsidP="002A289C" w:rsidR="002A28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BASTION d. o. o. Pula, Vrtlarska 6, OIB </w:t>
      </w:r>
      <w:r w:rsidRPr="002A289C">
        <w:rPr>
          <w:rFonts w:cs="Times New Roman" w:eastAsia="Times New Roman"/>
          <w:szCs w:val="24"/>
        </w:rPr>
        <w:t>44671249747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289C">
        <w:rPr>
          <w:rFonts w:cs="Times New Roman" w:eastAsia="Times New Roman"/>
          <w:szCs w:val="24"/>
        </w:rPr>
        <w:t>130020018</w:t>
      </w:r>
      <w:r>
        <w:rPr>
          <w:rFonts w:cs="Times New Roman" w:eastAsia="Times New Roman"/>
          <w:szCs w:val="24"/>
        </w:rPr>
        <w:t>.</w:t>
      </w:r>
    </w:p>
    <w:p w:rsidRDefault="002A289C" w:rsidP="002A289C" w:rsidR="002A289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A289C" w:rsidP="002A289C" w:rsidR="002A289C">
      <w:pPr>
        <w:ind w:firstLine="708"/>
        <w:rPr>
          <w:rFonts w:cs="Times New Roman" w:eastAsia="Times New Roman"/>
          <w:szCs w:val="24"/>
        </w:rPr>
      </w:pPr>
    </w:p>
    <w:p w:rsidRDefault="002A289C" w:rsidP="002A289C" w:rsidR="002A28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BA1033">
        <w:rPr>
          <w:rFonts w:cs="Times New Roman" w:eastAsia="Times New Roman"/>
          <w:szCs w:val="24"/>
        </w:rPr>
        <w:t>dužnika BASTION d. o. o. Pula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St-187/2016-3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A289C" w:rsidP="002A289C" w:rsidR="002A289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A289C" w:rsidP="002A289C" w:rsidR="002A289C" w:rsidRPr="005D578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A41BE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A289C" w:rsidP="002A289C" w:rsidR="002A289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A289C" w:rsidP="002A289C" w:rsidR="002A289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2A289C" w:rsidP="002A289C" w:rsidR="002A289C">
      <w:pPr>
        <w:jc w:val="left"/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jc w:val="left"/>
        <w:rPr>
          <w:rFonts w:cs="Times New Roman" w:eastAsia="Times New Roman"/>
          <w:szCs w:val="24"/>
        </w:rPr>
      </w:pPr>
    </w:p>
    <w:p w:rsidRDefault="00A41BEE" w:rsidP="002A289C" w:rsidR="00A41BEE">
      <w:pPr>
        <w:jc w:val="left"/>
        <w:rPr>
          <w:rFonts w:cs="Times New Roman" w:eastAsia="Times New Roman"/>
          <w:szCs w:val="24"/>
        </w:rPr>
      </w:pPr>
    </w:p>
    <w:p w:rsidRDefault="00A41BEE" w:rsidP="002A289C" w:rsidR="00A41BEE">
      <w:pPr>
        <w:jc w:val="left"/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A289C" w:rsidP="002A289C" w:rsidR="002A289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A289C" w:rsidP="002A289C" w:rsidR="002A2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A289C" w:rsidP="002A289C" w:rsidR="002A289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rPr>
          <w:rFonts w:cs="Times New Roman" w:eastAsia="Times New Roman"/>
          <w:szCs w:val="24"/>
        </w:rPr>
      </w:pPr>
    </w:p>
    <w:p w:rsidRDefault="002A289C" w:rsidP="002A289C" w:rsidR="002A289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A289C" w:rsidP="002A289C" w:rsidR="002A2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A289C" w:rsidP="002A289C" w:rsidR="002A2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BASTION d. o. o. Pula, Vrtlarska 6,</w:t>
      </w:r>
    </w:p>
    <w:p w:rsidRDefault="002A289C" w:rsidP="002A289C" w:rsidR="002A289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A289C" w:rsidP="002A289C" w:rsidR="002A2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A289C" w:rsidP="002A289C" w:rsidR="002A28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2A289C" w:rsidP="002A289C" w:rsidR="002A289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A289C" w:rsidP="002A289C" w:rsidR="002A2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A289C" w:rsidP="002A289C" w:rsidR="002A2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A289C" w:rsidP="002A289C" w:rsidR="002A289C"/>
    <w:p w:rsidRDefault="002A289C" w:rsidP="002A289C" w:rsidR="002A289C"/>
    <w:p w:rsidRDefault="002A289C" w:rsidP="002A289C" w:rsidR="002A289C"/>
    <w:p w:rsidRDefault="002A289C" w:rsidP="002A289C" w:rsidR="002A289C"/>
    <w:p w:rsidRDefault="00716B7D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89C" w:rsidP="002A289C" w:rsidR="002A289C">
      <w:r>
        <w:separator/>
      </w:r>
    </w:p>
  </w:endnote>
  <w:endnote w:id="0" w:type="continuationSeparator">
    <w:p w:rsidRDefault="002A289C" w:rsidP="002A289C" w:rsidR="002A2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89C" w:rsidP="002A289C" w:rsidR="002A289C">
      <w:r>
        <w:separator/>
      </w:r>
    </w:p>
  </w:footnote>
  <w:footnote w:id="0" w:type="continuationSeparator">
    <w:p w:rsidRDefault="002A289C" w:rsidP="002A289C" w:rsidR="002A2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89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16B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89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St-187/2016-5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3FDF"/>
    <w:rsid w:val="002A289C"/>
    <w:rsid w:val="00716B7D"/>
    <w:rsid w:val="0075528E"/>
    <w:rsid w:val="0079403F"/>
    <w:rsid w:val="00932DCF"/>
    <w:rsid w:val="00A41BEE"/>
    <w:rsid w:val="00BA1033"/>
    <w:rsid w:val="00EA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28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89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A289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8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28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28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289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B7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6B7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6B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6B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28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89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A289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8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28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28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289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B7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6B7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6B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6B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BASTION d.o.o. PULA</izvorni_sadrzaj>
    <derivirana_varijabla naziv="DomainObject.Predmet.ProtustrankaFormated_1">  BASTION d.o.o. PULA</derivirana_varijabla>
  </DomainObject.Predmet.ProtustrankaFormated>
  <DomainObject.Predmet.ProtustrankaFormatedOIB>
    <izvorni_sadrzaj>  BASTION d.o.o. PULA, OIB 44671249747</izvorni_sadrzaj>
    <derivirana_varijabla naziv="DomainObject.Predmet.ProtustrankaFormatedOIB_1">  BASTION d.o.o. PULA, OIB 44671249747</derivirana_varijabla>
  </DomainObject.Predmet.ProtustrankaFormatedOIB>
  <DomainObject.Predmet.ProtustrankaFormatedWithAdress>
    <izvorni_sadrzaj> BASTION d.o.o. PULA, Vrtlarska 6, 52100 Pula</izvorni_sadrzaj>
    <derivirana_varijabla naziv="DomainObject.Predmet.ProtustrankaFormatedWithAdress_1"> BASTION d.o.o. PULA, Vrtlarska 6, 52100 Pula</derivirana_varijabla>
  </DomainObject.Predmet.ProtustrankaFormatedWithAdress>
  <DomainObject.Predmet.ProtustrankaFormatedWithAdressOIB>
    <izvorni_sadrzaj> BASTION d.o.o. PULA, OIB 44671249747, Vrtlarska 6, 52100 Pula</izvorni_sadrzaj>
    <derivirana_varijabla naziv="DomainObject.Predmet.ProtustrankaFormatedWithAdressOIB_1"> BASTION d.o.o. PULA, OIB 44671249747, Vrtlarska 6, 52100 Pula</derivirana_varijabla>
  </DomainObject.Predmet.ProtustrankaFormatedWithAdressOIB>
  <DomainObject.Predmet.ProtustrankaWithAdress>
    <izvorni_sadrzaj>BASTION d.o.o. PULA Vrtlarska 6, 52100 Pula</izvorni_sadrzaj>
    <derivirana_varijabla naziv="DomainObject.Predmet.ProtustrankaWithAdress_1">BASTION d.o.o. PULA Vrtlarska 6, 52100 Pula</derivirana_varijabla>
  </DomainObject.Predmet.ProtustrankaWithAdress>
  <DomainObject.Predmet.ProtustrankaWithAdressOIB>
    <izvorni_sadrzaj>BASTION d.o.o. PULA, OIB 44671249747, Vrtlarska 6, 52100 Pula</izvorni_sadrzaj>
    <derivirana_varijabla naziv="DomainObject.Predmet.ProtustrankaWithAdressOIB_1">BASTION d.o.o. PULA, OIB 44671249747, Vrtlarska 6, 52100 Pula</derivirana_varijabla>
  </DomainObject.Predmet.ProtustrankaWithAdressOIB>
  <DomainObject.Predmet.ProtustrankaNazivFormated>
    <izvorni_sadrzaj>BASTION d.o.o. PULA</izvorni_sadrzaj>
    <derivirana_varijabla naziv="DomainObject.Predmet.ProtustrankaNazivFormated_1">BASTION d.o.o. PULA</derivirana_varijabla>
  </DomainObject.Predmet.ProtustrankaNazivFormated>
  <DomainObject.Predmet.ProtustrankaNazivFormatedOIB>
    <izvorni_sadrzaj>BASTION d.o.o. PULA, OIB 44671249747</izvorni_sadrzaj>
    <derivirana_varijabla naziv="DomainObject.Predmet.ProtustrankaNazivFormatedOIB_1">BASTION d.o.o. PULA, OIB 44671249747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4303.04</izvorni_sadrzaj>
    <derivirana_varijabla naziv="DomainObject.Predmet.TrenutnaVrijednost_1">4303.04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BASTION d.o.o. PULA</item>
    </izvorni_sadrzaj>
    <derivirana_varijabla naziv="DomainObject.Predmet.ProtuStrankaListFormated_1">
      <item>BASTION d.o.o. PULA</item>
    </derivirana_varijabla>
  </DomainObject.Predmet.ProtuStrankaListFormated>
  <DomainObject.Predmet.ProtuStrankaListFormatedOIB>
    <izvorni_sadrzaj>
      <item>BASTION d.o.o. PULA, OIB 44671249747</item>
    </izvorni_sadrzaj>
    <derivirana_varijabla naziv="DomainObject.Predmet.ProtuStrankaListFormatedOIB_1">
      <item>BASTION d.o.o. PULA, OIB 44671249747</item>
    </derivirana_varijabla>
  </DomainObject.Predmet.ProtuStrankaListFormatedOIB>
  <DomainObject.Predmet.ProtuStrankaListFormatedWithAdress>
    <izvorni_sadrzaj>
      <item>BASTION d.o.o. PULA, Vrtlarska 6, 52100 Pula</item>
    </izvorni_sadrzaj>
    <derivirana_varijabla naziv="DomainObject.Predmet.ProtuStrankaListFormatedWithAdress_1">
      <item>BASTION d.o.o. PULA, Vrtlarska 6, 52100 Pula</item>
    </derivirana_varijabla>
  </DomainObject.Predmet.ProtuStrankaListFormatedWithAdress>
  <DomainObject.Predmet.ProtuStrankaListFormatedWithAdressOIB>
    <izvorni_sadrzaj>
      <item>BASTION d.o.o. PULA, OIB 44671249747, Vrtlarska 6, 52100 Pula</item>
    </izvorni_sadrzaj>
    <derivirana_varijabla naziv="DomainObject.Predmet.ProtuStrankaListFormatedWithAdressOIB_1">
      <item>BASTION d.o.o. PULA, OIB 44671249747, Vrtlarska 6, 52100 Pula</item>
    </derivirana_varijabla>
  </DomainObject.Predmet.ProtuStrankaListFormatedWithAdressOIB>
  <DomainObject.Predmet.ProtuStrankaListNazivFormated>
    <izvorni_sadrzaj>
      <item>BASTION d.o.o. PULA</item>
    </izvorni_sadrzaj>
    <derivirana_varijabla naziv="DomainObject.Predmet.ProtuStrankaListNazivFormated_1">
      <item>BASTION d.o.o. PULA</item>
    </derivirana_varijabla>
  </DomainObject.Predmet.ProtuStrankaListNazivFormated>
  <DomainObject.Predmet.ProtuStrankaListNazivFormatedOIB>
    <izvorni_sadrzaj>
      <item>BASTION d.o.o. PULA, OIB 44671249747</item>
    </izvorni_sadrzaj>
    <derivirana_varijabla naziv="DomainObject.Predmet.ProtuStrankaListNazivFormatedOIB_1">
      <item>BASTION d.o.o. PULA, OIB 44671249747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BASTION d.o.o. PULA</izvorni_sadrzaj>
    <derivirana_varijabla naziv="DomainObject.Predmet.ProtustrankaIDrugi_1">BASTION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BASTION d.o.o. PULA, OIB 44671249747, Vrtlarska 6, 52100 Pula</izvorni_sadrzaj>
    <derivirana_varijabla naziv="DomainObject.Predmet.ProtustrankaIDrugiAdressOIB_1">BASTION d.o.o. PULA, OIB 44671249747, Vrtlarska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BASTION d.o.o. PULA</item>
    </izvorni_sadrzaj>
    <derivirana_varijabla naziv="DomainObject.Predmet.SudioniciListNaziv_1">
      <item>FINANCIJSKA AGENCIJA, RC RIJEKA, PODRUŽNICA PULA, PULA</item>
      <item>BASTION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BASTION d.o.o. PULA, OIB 44671249747, Vrtlarska 6,52100 Pula</item>
    </izvorni_sadrzaj>
    <derivirana_varijabla naziv="DomainObject.Predmet.SudioniciListAdressOIB_1">
      <item>FINANCIJSKA AGENCIJA, RC RIJEKA, PODRUŽNICA PULA, PULA, OIB 85821130368, Giardini 5,52100 Pula</item>
      <item>BASTION d.o.o. PULA, OIB 44671249747, Vrtlarska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44671249747</item>
    </izvorni_sadrzaj>
    <derivirana_varijabla naziv="DomainObject.Predmet.SudioniciListNazivOIB_1">
      <item>, OIB 85821130368</item>
      <item>, OIB 44671249747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2930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2016-04-14T07:38:00Z</dcterms:created>
  <dc:creator>Mihaela Kaligari</dc:creator>
  <cp:lastModifiedBy>Sanja Lakošeljac</cp:lastModifiedBy>
  <cp:lastPrinted>2016-04-14T07:39:00Z</cp:lastPrinted>
  <dcterms:modified xmlns:xsi="http://www.w3.org/2001/XMLSchema-instance" xsi:type="dcterms:W3CDTF">2016-04-14T07:40:00Z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