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bd7e" w14:paraId="f59bd7e" w:rsidRDefault="007C5E0C" w:rsidR="00006653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6FD" w:rsidR="006136FD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  <w:szCs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 xml:space="preserve">Broj: </w:t>
      </w:r>
      <w:r w:rsidR="006136FD">
        <w:rPr>
          <w:sz w:val="24"/>
        </w:rPr>
        <w:t>1/</w:t>
      </w:r>
      <w:r w:rsidR="00006653" w:rsidRPr="00560C67">
        <w:rPr>
          <w:sz w:val="24"/>
        </w:rPr>
        <w:t>St-</w:t>
      </w:r>
      <w:r w:rsidR="000E5D89">
        <w:rPr>
          <w:sz w:val="24"/>
        </w:rPr>
        <w:t>2231/2016-38</w:t>
      </w:r>
    </w:p>
    <w:p w:rsidRDefault="003C650E" w:rsidR="003C650E" w:rsidRPr="003C650E">
      <w:pPr>
        <w:rPr>
          <w:sz w:val="24"/>
          <w:szCs w:val="24"/>
        </w:rPr>
      </w:pPr>
    </w:p>
    <w:p w:rsidRDefault="00DB1939" w:rsidR="00B65080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P O Z I V</w:t>
      </w:r>
    </w:p>
    <w:p w:rsidRDefault="002F5B91" w:rsidP="00DD3DBF" w:rsidR="003A1C26">
      <w:pPr>
        <w:jc w:val="center"/>
        <w:rPr>
          <w:b/>
          <w:sz w:val="24"/>
        </w:rPr>
      </w:pPr>
      <w:r w:rsidRPr="003C650E">
        <w:rPr>
          <w:b/>
          <w:sz w:val="24"/>
        </w:rPr>
        <w:t>za ročište radi utvrđivanja vrijednosti nekretnine</w:t>
      </w:r>
      <w:r w:rsidR="00006653"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F84849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0E5D89">
        <w:rPr>
          <w:sz w:val="24"/>
        </w:rPr>
        <w:t xml:space="preserve">stečajnom </w:t>
      </w:r>
      <w:r w:rsidR="002F5B91" w:rsidRPr="002F5B91">
        <w:rPr>
          <w:sz w:val="24"/>
          <w:szCs w:val="24"/>
        </w:rPr>
        <w:t xml:space="preserve">postupku </w:t>
      </w:r>
      <w:r w:rsidR="000E5D89">
        <w:rPr>
          <w:sz w:val="24"/>
          <w:szCs w:val="24"/>
        </w:rPr>
        <w:t>koji se vodi nad dužnikom</w:t>
      </w:r>
      <w:r w:rsidR="00F84849">
        <w:rPr>
          <w:sz w:val="24"/>
          <w:szCs w:val="24"/>
        </w:rPr>
        <w:t xml:space="preserve"> </w:t>
      </w:r>
      <w:r w:rsidR="000E5D89">
        <w:rPr>
          <w:b/>
          <w:sz w:val="24"/>
          <w:szCs w:val="24"/>
        </w:rPr>
        <w:t>VENJE d.o.o., OIB 85764587113, Gradište, Gradište 73A,</w:t>
      </w:r>
    </w:p>
    <w:p w:rsidRDefault="002F5B91" w:rsidP="0038293C" w:rsidR="002F5B91">
      <w:pPr>
        <w:jc w:val="both"/>
        <w:rPr>
          <w:sz w:val="24"/>
        </w:rPr>
      </w:pPr>
    </w:p>
    <w:p w:rsidRDefault="009F6B8B" w:rsidP="00E70061" w:rsidR="000E5D89">
      <w:pPr>
        <w:jc w:val="both"/>
        <w:rPr>
          <w:sz w:val="24"/>
        </w:rPr>
      </w:pPr>
      <w:r>
        <w:rPr>
          <w:sz w:val="24"/>
        </w:rPr>
        <w:tab/>
      </w:r>
      <w:r w:rsidR="00366831">
        <w:rPr>
          <w:sz w:val="24"/>
        </w:rPr>
        <w:t>o</w:t>
      </w:r>
      <w:r w:rsidR="00CF4729" w:rsidRPr="003C650E">
        <w:rPr>
          <w:sz w:val="24"/>
        </w:rPr>
        <w:t>dređuje se ročište</w:t>
      </w:r>
      <w:r w:rsidR="00E70061">
        <w:rPr>
          <w:sz w:val="24"/>
        </w:rPr>
        <w:t xml:space="preserve"> </w:t>
      </w:r>
      <w:r w:rsidR="003C650E">
        <w:rPr>
          <w:sz w:val="24"/>
        </w:rPr>
        <w:t>radi ut</w:t>
      </w:r>
      <w:r w:rsidR="00533376">
        <w:rPr>
          <w:sz w:val="24"/>
        </w:rPr>
        <w:t>vrđivanja vrijednosti nekretnina upisanih</w:t>
      </w:r>
      <w:r w:rsidR="003C650E">
        <w:rPr>
          <w:sz w:val="24"/>
        </w:rPr>
        <w:t xml:space="preserve"> u zk.ul.</w:t>
      </w:r>
      <w:r w:rsidR="00DD3DBF">
        <w:rPr>
          <w:sz w:val="24"/>
        </w:rPr>
        <w:t>562 k.o. Gradište, označene sa kč.br. 509/1, u naravi izgrađeno zemljište i vinograd, sveukupne površine 17363 m2,</w:t>
      </w:r>
    </w:p>
    <w:p w:rsidRDefault="000E5D89" w:rsidP="00E70061" w:rsidR="003C650E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3C650E" w:rsidP="00E70061" w:rsidR="00FF0BCA">
      <w:pPr>
        <w:jc w:val="both"/>
        <w:rPr>
          <w:sz w:val="24"/>
        </w:rPr>
      </w:pPr>
      <w:r>
        <w:rPr>
          <w:sz w:val="24"/>
        </w:rPr>
        <w:tab/>
        <w:t>koje će se održati</w:t>
      </w:r>
      <w:r w:rsidR="00E70061">
        <w:rPr>
          <w:sz w:val="24"/>
        </w:rPr>
        <w:t xml:space="preserve"> </w:t>
      </w:r>
      <w:r w:rsidR="00DD3DBF">
        <w:rPr>
          <w:b/>
          <w:sz w:val="24"/>
        </w:rPr>
        <w:t>11.prosinca</w:t>
      </w:r>
      <w:r w:rsidR="00533376">
        <w:rPr>
          <w:b/>
          <w:sz w:val="24"/>
        </w:rPr>
        <w:t xml:space="preserve"> 2017</w:t>
      </w:r>
      <w:r w:rsidR="00F233EF">
        <w:rPr>
          <w:b/>
          <w:sz w:val="24"/>
        </w:rPr>
        <w:t>.</w:t>
      </w:r>
      <w:r w:rsidR="006136FD">
        <w:rPr>
          <w:b/>
          <w:sz w:val="24"/>
        </w:rPr>
        <w:t xml:space="preserve">g. </w:t>
      </w:r>
      <w:r w:rsidR="00F233EF">
        <w:rPr>
          <w:b/>
          <w:sz w:val="24"/>
        </w:rPr>
        <w:t xml:space="preserve">u </w:t>
      </w:r>
      <w:r w:rsidR="00DD3DBF">
        <w:rPr>
          <w:b/>
          <w:sz w:val="24"/>
        </w:rPr>
        <w:t>13,00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F233EF" w:rsidP="00E70061" w:rsidR="00F233EF">
      <w:pPr>
        <w:jc w:val="both"/>
        <w:rPr>
          <w:sz w:val="24"/>
        </w:rPr>
      </w:pPr>
    </w:p>
    <w:p w:rsidRDefault="0007036E" w:rsidP="003C650E" w:rsidR="00AF7A36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3C650E">
        <w:rPr>
          <w:sz w:val="24"/>
        </w:rPr>
        <w:t>ju</w:t>
      </w:r>
      <w:r w:rsidR="002F1BF0">
        <w:rPr>
          <w:sz w:val="24"/>
        </w:rPr>
        <w:t>:</w:t>
      </w:r>
    </w:p>
    <w:p w:rsidRDefault="00F233EF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stečajni upravitelj </w:t>
      </w:r>
      <w:r w:rsidR="00DD3DBF">
        <w:rPr>
          <w:sz w:val="24"/>
        </w:rPr>
        <w:t>Željko Ferenčić</w:t>
      </w:r>
    </w:p>
    <w:p w:rsidRDefault="00F84849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razlučni vjerovnik:</w:t>
      </w:r>
    </w:p>
    <w:p w:rsidRDefault="00DD3DBF" w:rsidP="00F84849" w:rsidR="006136FD">
      <w:pPr>
        <w:pStyle w:val="Odlomakpopisa"/>
        <w:ind w:left="1080"/>
        <w:jc w:val="both"/>
        <w:rPr>
          <w:sz w:val="24"/>
        </w:rPr>
      </w:pPr>
      <w:r>
        <w:rPr>
          <w:sz w:val="24"/>
        </w:rPr>
        <w:t>Mramor comerce d.o.o. Rijeka, Mučići 31b</w:t>
      </w:r>
    </w:p>
    <w:p w:rsidRDefault="00F233EF" w:rsidP="00F233EF" w:rsidR="00533376">
      <w:pPr>
        <w:ind w:left="10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33376" w:rsidP="00F233EF" w:rsidR="00533376">
      <w:pPr>
        <w:ind w:left="1080"/>
        <w:jc w:val="both"/>
        <w:rPr>
          <w:sz w:val="24"/>
        </w:rPr>
      </w:pPr>
      <w:r>
        <w:rPr>
          <w:sz w:val="24"/>
        </w:rPr>
        <w:t>Poziv se objavljuje na mrežn</w:t>
      </w:r>
      <w:r w:rsidR="006136FD">
        <w:rPr>
          <w:sz w:val="24"/>
        </w:rPr>
        <w:t>oj stanici e-Oglasna ploča sud</w:t>
      </w:r>
      <w:r>
        <w:rPr>
          <w:sz w:val="24"/>
        </w:rPr>
        <w:t>a.</w:t>
      </w:r>
    </w:p>
    <w:p w:rsidRDefault="00F233EF" w:rsidP="00F233EF" w:rsidR="00F233EF">
      <w:pPr>
        <w:ind w:left="1080"/>
        <w:jc w:val="both"/>
        <w:rPr>
          <w:sz w:val="24"/>
        </w:rPr>
      </w:pPr>
    </w:p>
    <w:p w:rsidRDefault="00006653" w:rsidP="00F84849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DD3DBF">
        <w:rPr>
          <w:sz w:val="24"/>
        </w:rPr>
        <w:t>16.studenog</w:t>
      </w:r>
      <w:r w:rsidR="006136FD">
        <w:rPr>
          <w:sz w:val="24"/>
        </w:rPr>
        <w:t xml:space="preserve"> 2017.g.</w:t>
      </w:r>
    </w:p>
    <w:p w:rsidRDefault="00F84849" w:rsidP="00F84849" w:rsidR="00F84849">
      <w:pPr>
        <w:jc w:val="center"/>
        <w:rPr>
          <w:sz w:val="24"/>
        </w:rPr>
      </w:pPr>
    </w:p>
    <w:p w:rsidRDefault="00A71D7B" w:rsidP="00F84849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DD3DBF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066193" w:rsidR="0006619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F84849">
        <w:rPr>
          <w:sz w:val="24"/>
        </w:rPr>
        <w:t xml:space="preserve">   </w:t>
      </w:r>
      <w:r w:rsidR="00571061">
        <w:rPr>
          <w:sz w:val="24"/>
        </w:rPr>
        <w:t xml:space="preserve"> </w:t>
      </w:r>
      <w:r w:rsidR="002A5C43">
        <w:rPr>
          <w:sz w:val="24"/>
        </w:rPr>
        <w:t>Vesna Vukelić</w:t>
      </w:r>
    </w:p>
    <w:p w:rsidRDefault="00571061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2A5C43">
        <w:rPr>
          <w:sz w:val="24"/>
        </w:rPr>
        <w:t xml:space="preserve">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0CF0A65"/>
    <w:multiLevelType w:val="hybridMultilevel"/>
    <w:tmpl w:val="F0382B3E"/>
    <w:lvl w:tplc="D8D02822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6193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0E5D89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8285E"/>
    <w:rsid w:val="00294BD3"/>
    <w:rsid w:val="002A129D"/>
    <w:rsid w:val="002A1E98"/>
    <w:rsid w:val="002A5C43"/>
    <w:rsid w:val="002C417E"/>
    <w:rsid w:val="002C5C00"/>
    <w:rsid w:val="002E0205"/>
    <w:rsid w:val="002E1909"/>
    <w:rsid w:val="002F1BF0"/>
    <w:rsid w:val="002F2CE0"/>
    <w:rsid w:val="002F5B91"/>
    <w:rsid w:val="002F5E6D"/>
    <w:rsid w:val="003202C5"/>
    <w:rsid w:val="00344861"/>
    <w:rsid w:val="00344E23"/>
    <w:rsid w:val="0035179C"/>
    <w:rsid w:val="003647E3"/>
    <w:rsid w:val="00366831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650E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936"/>
    <w:rsid w:val="0047472F"/>
    <w:rsid w:val="00491EB1"/>
    <w:rsid w:val="004A6ACB"/>
    <w:rsid w:val="004B435D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33376"/>
    <w:rsid w:val="00545834"/>
    <w:rsid w:val="00547C0F"/>
    <w:rsid w:val="00555D7C"/>
    <w:rsid w:val="00560C67"/>
    <w:rsid w:val="00563180"/>
    <w:rsid w:val="00571061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36FD"/>
    <w:rsid w:val="00616B94"/>
    <w:rsid w:val="0061720F"/>
    <w:rsid w:val="00620203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C5E0C"/>
    <w:rsid w:val="007E034B"/>
    <w:rsid w:val="007F2839"/>
    <w:rsid w:val="007F56F1"/>
    <w:rsid w:val="0080454C"/>
    <w:rsid w:val="00807FB8"/>
    <w:rsid w:val="00810BED"/>
    <w:rsid w:val="008123B2"/>
    <w:rsid w:val="00816C31"/>
    <w:rsid w:val="00836D84"/>
    <w:rsid w:val="00837C2B"/>
    <w:rsid w:val="00846BD7"/>
    <w:rsid w:val="008628CF"/>
    <w:rsid w:val="008655AC"/>
    <w:rsid w:val="0089398F"/>
    <w:rsid w:val="008C0A49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4730E"/>
    <w:rsid w:val="009549FE"/>
    <w:rsid w:val="00954C94"/>
    <w:rsid w:val="009746A2"/>
    <w:rsid w:val="00980D1E"/>
    <w:rsid w:val="00982BE7"/>
    <w:rsid w:val="009970AD"/>
    <w:rsid w:val="009A5101"/>
    <w:rsid w:val="009A53FC"/>
    <w:rsid w:val="009B1C43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5C2C"/>
    <w:rsid w:val="00DD3DBF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B7564"/>
    <w:rsid w:val="00EC6A09"/>
    <w:rsid w:val="00ED1633"/>
    <w:rsid w:val="00ED6D71"/>
    <w:rsid w:val="00EF013F"/>
    <w:rsid w:val="00F233E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4849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136F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136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109308.04</izvorni_sadrzaj>
    <derivirana_varijabla naziv="DomainObject.Predmet.InicijalnaVrijednost_1">109308.04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VENJE društvo s ograničenom odgovornošću za vinogradarstvo i vinarstvo</izvorni_sadrzaj>
    <derivirana_varijabla naziv="DomainObject.Predmet.ProtustrankaFormated_1">  VENJE društvo s ograničenom odgovornošću za vinogradarstvo i vinarstvo</derivirana_varijabla>
  </DomainObject.Predmet.ProtustrankaFormated>
  <DomainObject.Predmet.ProtustrankaFormatedOIB>
    <izvorni_sadrzaj>  VENJE društvo s ograničenom odgovornošću za vinogradarstvo i vinarstvo, OIB 85764587113</izvorni_sadrzaj>
    <derivirana_varijabla naziv="DomainObject.Predmet.ProtustrankaFormatedOIB_1">  VENJE društvo s ograničenom odgovornošću za vinogradarstvo i vinarstvo, OIB 85764587113</derivirana_varijabla>
  </DomainObject.Predmet.ProtustrankaFormatedOIB>
  <DomainObject.Predmet.ProtustrankaFormatedWithAdress>
    <izvorni_sadrzaj> VENJE društvo s ograničenom odgovornošću za vinogradarstvo i vinarstvo, Gradište 73 a , 34343 Gradište</izvorni_sadrzaj>
    <derivirana_varijabla naziv="DomainObject.Predmet.ProtustrankaFormatedWithAdress_1"> VENJE društvo s ograničenom odgovornošću za vinogradarstvo i vinarstvo, Gradište 73 a , 34343 Gradište</derivirana_varijabla>
  </DomainObject.Predmet.ProtustrankaFormatedWithAdress>
  <DomainObject.Predmet.ProtustrankaFormatedWithAdressOIB>
    <izvorni_sadrzaj> VENJE društvo s ograničenom odgovornošću za vinogradarstvo i vinarstvo, OIB 85764587113, Gradište 73 a , 34343 Gradište</izvorni_sadrzaj>
    <derivirana_varijabla naziv="DomainObject.Predmet.ProtustrankaFormatedWithAdressOIB_1"> VENJE društvo s ograničenom odgovornošću za vinogradarstvo i vinarstvo, OIB 85764587113, Gradište 73 a , 34343 Gradište</derivirana_varijabla>
  </DomainObject.Predmet.ProtustrankaFormatedWithAdressOIB>
  <DomainObject.Predmet.ProtustrankaWithAdress>
    <izvorni_sadrzaj>VENJE društvo s ograničenom odgovornošću za vinogradarstvo i vinarstvo Gradište 73 a , 34343 Gradište</izvorni_sadrzaj>
    <derivirana_varijabla naziv="DomainObject.Predmet.ProtustrankaWithAdress_1">VENJE društvo s ograničenom odgovornošću za vinogradarstvo i vinarstvo Gradište 73 a , 34343 Gradište</derivirana_varijabla>
  </DomainObject.Predmet.ProtustrankaWithAdress>
  <DomainObject.Predmet.ProtustrankaWithAdressOIB>
    <izvorni_sadrzaj>VENJE društvo s ograničenom odgovornošću za vinogradarstvo i vinarstvo, OIB 85764587113, Gradište 73 a , 34343 Gradište</izvorni_sadrzaj>
    <derivirana_varijabla naziv="DomainObject.Predmet.ProtustrankaWithAdressOIB_1">VENJE društvo s ograničenom odgovornošću za vinogradarstvo i vinarstvo, OIB 85764587113, Gradište 73 a , 34343 Gradište</derivirana_varijabla>
  </DomainObject.Predmet.ProtustrankaWithAdressOIB>
  <DomainObject.Predmet.ProtustrankaNazivFormated>
    <izvorni_sadrzaj>VENJE društvo s ograničenom odgovornošću za vinogradarstvo i vinarstvo</izvorni_sadrzaj>
    <derivirana_varijabla naziv="DomainObject.Predmet.ProtustrankaNazivFormated_1">VENJE društvo s ograničenom odgovornošću za vinogradarstvo i vinarstvo</derivirana_varijabla>
  </DomainObject.Predmet.ProtustrankaNazivFormated>
  <DomainObject.Predmet.ProtustrankaNazivFormatedOIB>
    <izvorni_sadrzaj>VENJE društvo s ograničenom odgovornošću za vinogradarstvo i vinarstvo, OIB 85764587113</izvorni_sadrzaj>
    <derivirana_varijabla naziv="DomainObject.Predmet.ProtustrankaNazivFormatedOIB_1">VENJE društvo s ograničenom odgovornošću za vinogradarstvo i vinarstvo, OIB 85764587113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VENJE društvo s ograničenom odgovornošću za vinogradarstvo i vinarstvo</item>
    </izvorni_sadrzaj>
    <derivirana_varijabla naziv="DomainObject.Predmet.ProtuStrankaListFormated_1">
      <item>VENJE društvo s ograničenom odgovornošću za vinogradarstvo i vinarstvo</item>
    </derivirana_varijabla>
  </DomainObject.Predmet.ProtuStrankaListFormated>
  <DomainObject.Predmet.ProtuStrankaListFormatedOIB>
    <izvorni_sadrzaj>
      <item>VENJE društvo s ograničenom odgovornošću za vinogradarstvo i vinarstvo, OIB 85764587113</item>
    </izvorni_sadrzaj>
    <derivirana_varijabla naziv="DomainObject.Predmet.ProtuStrankaListFormatedOIB_1">
      <item>VENJE društvo s ograničenom odgovornošću za vinogradarstvo i vinarstvo, OIB 85764587113</item>
    </derivirana_varijabla>
  </DomainObject.Predmet.ProtuStrankaListFormatedOIB>
  <DomainObject.Predmet.ProtuStrankaListFormatedWithAdress>
    <izvorni_sadrzaj>
      <item>VENJE društvo s ograničenom odgovornošću za vinogradarstvo i vinarstvo, Gradište 73 a , 34343 Gradište</item>
    </izvorni_sadrzaj>
    <derivirana_varijabla naziv="DomainObject.Predmet.ProtuStrankaListFormatedWithAdress_1">
      <item>VENJE društvo s ograničenom odgovornošću za vinogradarstvo i vinarstvo, Gradište 73 a , 34343 Gradište</item>
    </derivirana_varijabla>
  </DomainObject.Predmet.ProtuStrankaListFormatedWithAdress>
  <DomainObject.Predmet.ProtuStrankaListFormatedWithAdressOIB>
    <izvorni_sadrzaj>
      <item>VENJE društvo s ograničenom odgovornošću za vinogradarstvo i vinarstvo, OIB 85764587113, Gradište 73 a , 34343 Gradište</item>
    </izvorni_sadrzaj>
    <derivirana_varijabla naziv="DomainObject.Predmet.ProtuStrankaListFormatedWithAdressOIB_1">
      <item>VENJE društvo s ograničenom odgovornošću za vinogradarstvo i vinarstvo, OIB 85764587113, Gradište 73 a , 34343 Gradište</item>
    </derivirana_varijabla>
  </DomainObject.Predmet.ProtuStrankaListFormatedWithAdressOIB>
  <DomainObject.Predmet.ProtuStrankaListNazivFormated>
    <izvorni_sadrzaj>
      <item>VENJE društvo s ograničenom odgovornošću za vinogradarstvo i vinarstvo</item>
    </izvorni_sadrzaj>
    <derivirana_varijabla naziv="DomainObject.Predmet.ProtuStrankaListNazivFormated_1">
      <item>VENJE društvo s ograničenom odgovornošću za vinogradarstvo i vinarstvo</item>
    </derivirana_varijabla>
  </DomainObject.Predmet.ProtuStrankaListNazivFormated>
  <DomainObject.Predmet.ProtuStrankaListNazivFormatedOIB>
    <izvorni_sadrzaj>
      <item>VENJE društvo s ograničenom odgovornošću za vinogradarstvo i vinarstvo, OIB 85764587113</item>
    </izvorni_sadrzaj>
    <derivirana_varijabla naziv="DomainObject.Predmet.ProtuStrankaListNazivFormatedOIB_1">
      <item>VENJE društvo s ograničenom odgovornošću za vinogradarstvo i vinarstvo, OIB 85764587113</item>
    </derivirana_varijabla>
  </DomainObject.Predmet.ProtuStrankaListNazivFormatedOIB>
  <DomainObject.Predmet.OstaliListFormated>
    <izvorni_sadrzaj>
      <item>JOSIP MLADENIĆ</item>
      <item>Željko Ferenčić</item>
      <item>Vesna Lazarić</item>
      <item>Krešimir Bogdan</item>
      <item>Gabrijel Zovak</item>
    </izvorni_sadrzaj>
    <derivirana_varijabla naziv="DomainObject.Predmet.OstaliListFormated_1">
      <item>JOSIP MLADENIĆ</item>
      <item>Željko Ferenčić</item>
      <item>Vesna Lazarić</item>
      <item>Krešimir Bogdan</item>
      <item>Gabrijel Zovak</item>
    </derivirana_varijabla>
  </DomainObject.Predmet.OstaliListFormated>
  <DomainObject.Predmet.OstaliListFormatedOIB>
    <izvorni_sadrzaj>
      <item>JOSIP MLADENIĆ, OIB 38576884922</item>
      <item>Željko Ferenčić, OIB 73873182459</item>
      <item>Vesna Lazarić</item>
      <item>Krešimir Bogdan</item>
      <item>Gabrijel Zovak</item>
    </izvorni_sadrzaj>
    <derivirana_varijabla naziv="DomainObject.Predmet.OstaliListFormatedOIB_1">
      <item>JOSIP MLADENIĆ, OIB 38576884922</item>
      <item>Željko Ferenčić, OIB 73873182459</item>
      <item>Vesna Lazarić</item>
      <item>Krešimir Bogdan</item>
      <item>Gabrijel Zovak</item>
    </derivirana_varijabla>
  </DomainObject.Predmet.OstaliListFormatedOIB>
  <DomainObject.Predmet.OstaliListFormatedWithAdress>
    <izvorni_sadrzaj>
      <item>JOSIP MLADENIĆ, Gradište 73a, 34343 Gradište</item>
      <item>Željko Ferenčić</item>
      <item>Vesna Lazarić</item>
      <item>Krešimir Bogdan</item>
      <item>Gabrijel Zovak</item>
    </izvorni_sadrzaj>
    <derivirana_varijabla naziv="DomainObject.Predmet.OstaliListFormatedWithAdress_1">
      <item>JOSIP MLADENIĆ, Gradište 73a, 34343 Gradište</item>
      <item>Željko Ferenčić</item>
      <item>Vesna Lazarić</item>
      <item>Krešimir Bogdan</item>
      <item>Gabrijel Zovak</item>
    </derivirana_varijabla>
  </DomainObject.Predmet.OstaliListFormatedWithAdress>
  <DomainObject.Predmet.OstaliListFormatedWithAdressOIB>
    <izvorni_sadrzaj>
      <item>JOSIP MLADENIĆ, OIB 38576884922, Gradište 73a, 34343 Gradište</item>
      <item>Željko Ferenčić, OIB 73873182459</item>
      <item>Vesna Lazarić</item>
      <item>Krešimir Bogdan</item>
      <item>Gabrijel Zovak</item>
    </izvorni_sadrzaj>
    <derivirana_varijabla naziv="DomainObject.Predmet.OstaliListFormatedWithAdressOIB_1">
      <item>JOSIP MLADENIĆ, OIB 38576884922, Gradište 73a, 34343 Gradište</item>
      <item>Željko Ferenčić, OIB 73873182459</item>
      <item>Vesna Lazarić</item>
      <item>Krešimir Bogdan</item>
      <item>Gabrijel Zovak</item>
    </derivirana_varijabla>
  </DomainObject.Predmet.OstaliListFormatedWithAdressOIB>
  <DomainObject.Predmet.OstaliListNazivFormated>
    <izvorni_sadrzaj>
      <item>JOSIP MLADENIĆ</item>
      <item>Željko Ferenčić</item>
      <item>Vesna Lazarić</item>
      <item>Krešimir Bogdan</item>
      <item>Gabrijel Zovak</item>
    </izvorni_sadrzaj>
    <derivirana_varijabla naziv="DomainObject.Predmet.OstaliListNazivFormated_1">
      <item>JOSIP MLADENIĆ</item>
      <item>Željko Ferenčić</item>
      <item>Vesna Lazarić</item>
      <item>Krešimir Bogdan</item>
      <item>Gabrijel Zovak</item>
    </derivirana_varijabla>
  </DomainObject.Predmet.OstaliListNazivFormated>
  <DomainObject.Predmet.OstaliListNazivFormatedOIB>
    <izvorni_sadrzaj>
      <item>JOSIP MLADENIĆ, OIB 38576884922</item>
      <item>Željko Ferenčić, OIB 73873182459</item>
      <item>Vesna Lazarić</item>
      <item>Krešimir Bogdan</item>
      <item>Gabrijel Zovak</item>
    </izvorni_sadrzaj>
    <derivirana_varijabla naziv="DomainObject.Predmet.OstaliListNazivFormatedOIB_1">
      <item>JOSIP MLADENIĆ, OIB 38576884922</item>
      <item>Željko Ferenčić, OIB 73873182459</item>
      <item>Vesna Lazarić</item>
      <item>Krešimir Bogdan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VENJE društvo s ograničenom odgovornošću za vinogradarstvo i vinarstvo</izvorni_sadrzaj>
    <derivirana_varijabla naziv="DomainObject.Predmet.ProtustrankaIDrugi_1">VENJE društvo s ograničenom odgovornošću za vinogradarstvo i 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VENJE društvo s ograničenom odgovornošću za vinogradarstvo i vinarstvo, OIB 85764587113, Gradište 73 a , 34343 Gradište</izvorni_sadrzaj>
    <derivirana_varijabla naziv="DomainObject.Predmet.ProtustrankaIDrugiAdressOIB_1">VENJE društvo s ograničenom odgovornošću za vinogradarstvo i vinarstvo, OIB 85764587113, Gradište 73 a , 34343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</izvorni_sadrzaj>
    <derivirana_varijabla naziv="DomainObject.Predmet.SudioniciListNaziv_1">
      <item>Financijska agencija</item>
      <item>VENJE društvo s ograničenom odgovornošću za vinogradarstvo i vinarstvo</item>
      <item>JOSIP MLADENIĆ</item>
      <item>Željko Ferenčić</item>
      <item>Vesna Lazarić</item>
      <item>Krešimir Bogdan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</izvorni_sadrzaj>
    <derivirana_varijabla naziv="DomainObject.Predmet.SudioniciListAdressOIB_1"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  <item>Željko Ferenčić, OIB 73873182459</item>
      <item>Vesna Lazarić</item>
      <item>Krešimir Bogdan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85764587113</item>
      <item>, OIB 38576884922</item>
      <item>, OIB 73873182459</item>
      <item>, OIB null</item>
      <item>, OIB null</item>
      <item>, OIB null</item>
    </izvorni_sadrzaj>
    <derivirana_varijabla naziv="DomainObject.Predmet.SudioniciListNazivOIB_1">
      <item>, OIB 85821130368</item>
      <item>, OIB 85764587113</item>
      <item>, OIB 38576884922</item>
      <item>, OIB 73873182459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128</properties:Words>
  <properties:Characters>753</properties:Characters>
  <properties:Lines>38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2017-09-19T10:00:00Z</dcterms:created>
  <dc:creator>Trgovacki sud</dc:creator>
  <cp:lastModifiedBy>wsadmin</cp:lastModifiedBy>
  <cp:lastPrinted>2017-11-16T11:55:00Z</cp:lastPrinted>
  <dcterms:modified xmlns:xsi="http://www.w3.org/2001/XMLSchema-instance" xsi:type="dcterms:W3CDTF">2017-11-16T11:55:00Z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