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9f94" w14:paraId="0cc9f94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P="00C427ED" w:rsidR="008F05C8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C427ED" w:rsidRPr="00C427ED">
        <w:rPr>
          <w:b/>
          <w:sz w:val="22"/>
          <w:szCs w:val="22"/>
        </w:rPr>
        <w:t xml:space="preserve"> </w:t>
      </w:r>
      <w:r w:rsidR="00EA5085">
        <w:rPr>
          <w:b/>
          <w:sz w:val="22"/>
          <w:szCs w:val="22"/>
        </w:rPr>
        <w:t>251</w:t>
      </w:r>
      <w:r w:rsidR="00C427ED" w:rsidRPr="00C427ED">
        <w:rPr>
          <w:b/>
          <w:sz w:val="22"/>
          <w:szCs w:val="22"/>
        </w:rPr>
        <w:t>/201</w:t>
      </w:r>
      <w:r w:rsidR="00E47AB7">
        <w:rPr>
          <w:b/>
          <w:sz w:val="22"/>
          <w:szCs w:val="22"/>
        </w:rPr>
        <w:t>7</w:t>
      </w:r>
      <w:r w:rsidR="006952A4">
        <w:rPr>
          <w:b/>
          <w:sz w:val="22"/>
          <w:szCs w:val="22"/>
        </w:rPr>
        <w:t>-</w:t>
      </w:r>
      <w:r w:rsidR="002B2CBB">
        <w:rPr>
          <w:b/>
          <w:sz w:val="22"/>
          <w:szCs w:val="22"/>
        </w:rPr>
        <w:t>64</w:t>
      </w:r>
    </w:p>
    <w:p w:rsidRDefault="00C427ED" w:rsidP="00C427ED" w:rsidR="00C427ED" w:rsidRPr="00470718">
      <w:pPr>
        <w:jc w:val="right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C7FCA" w:rsidP="00EE39FE" w:rsidR="00EE39FE" w:rsidRPr="004C6030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EA5085" w:rsidRPr="00EA5085">
        <w:rPr>
          <w:bCs/>
          <w:sz w:val="22"/>
          <w:szCs w:val="22"/>
        </w:rPr>
        <w:t>MARCHETTI ANGELO društvo s ograničenom odgovornošću za trgovinu, Vis, Poljana Sv. Duha b.b., MBS: 060187985, OIB: 87970114212</w:t>
      </w:r>
      <w:r w:rsidR="00EA5085" w:rsidRPr="00EA5085">
        <w:rPr>
          <w:bCs/>
          <w:sz w:val="22"/>
          <w:szCs w:val="22"/>
          <w:lang w:val="en-AU"/>
        </w:rPr>
        <w:t>,</w:t>
      </w:r>
      <w:r w:rsidR="00EA5085" w:rsidRPr="00EA5085">
        <w:rPr>
          <w:bCs/>
          <w:sz w:val="22"/>
          <w:szCs w:val="22"/>
        </w:rPr>
        <w:t xml:space="preserve"> zastupano po stečajnom  upravitelju Nikoli Kruljac iz Našica,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</w:t>
      </w:r>
      <w:r w:rsidR="002B2CBB">
        <w:rPr>
          <w:sz w:val="22"/>
          <w:szCs w:val="22"/>
        </w:rPr>
        <w:t>19. prosinca</w:t>
      </w:r>
      <w:r w:rsidR="00EE39FE" w:rsidRPr="004C6030">
        <w:rPr>
          <w:sz w:val="22"/>
          <w:szCs w:val="22"/>
        </w:rPr>
        <w:t xml:space="preserve"> 201</w:t>
      </w:r>
      <w:r w:rsidR="000B4334">
        <w:rPr>
          <w:sz w:val="22"/>
          <w:szCs w:val="22"/>
        </w:rPr>
        <w:t>8</w:t>
      </w:r>
      <w:r w:rsidR="00EE39FE" w:rsidRPr="004C6030">
        <w:rPr>
          <w:sz w:val="22"/>
          <w:szCs w:val="22"/>
        </w:rPr>
        <w:t>. godine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4B298A" w:rsidR="004B298A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120E23">
        <w:rPr>
          <w:b/>
          <w:sz w:val="22"/>
          <w:szCs w:val="22"/>
        </w:rPr>
        <w:t xml:space="preserve">dan </w:t>
      </w:r>
      <w:r w:rsidR="005E419A" w:rsidRPr="00120E23">
        <w:rPr>
          <w:b/>
          <w:sz w:val="22"/>
          <w:szCs w:val="22"/>
        </w:rPr>
        <w:t>28</w:t>
      </w:r>
      <w:r w:rsidRPr="00120E23">
        <w:rPr>
          <w:b/>
          <w:sz w:val="22"/>
          <w:szCs w:val="22"/>
        </w:rPr>
        <w:t xml:space="preserve">. </w:t>
      </w:r>
      <w:r w:rsidR="005E419A" w:rsidRPr="00120E23">
        <w:rPr>
          <w:b/>
          <w:sz w:val="22"/>
          <w:szCs w:val="22"/>
        </w:rPr>
        <w:t>siječnja</w:t>
      </w:r>
      <w:r w:rsidR="006952A4" w:rsidRPr="00120E23">
        <w:rPr>
          <w:b/>
          <w:sz w:val="22"/>
          <w:szCs w:val="22"/>
        </w:rPr>
        <w:t xml:space="preserve"> 201</w:t>
      </w:r>
      <w:r w:rsidR="005E419A" w:rsidRPr="00120E23">
        <w:rPr>
          <w:b/>
          <w:sz w:val="22"/>
          <w:szCs w:val="22"/>
        </w:rPr>
        <w:t>9</w:t>
      </w:r>
      <w:r w:rsidR="006952A4" w:rsidRPr="00120E23">
        <w:rPr>
          <w:b/>
          <w:sz w:val="22"/>
          <w:szCs w:val="22"/>
        </w:rPr>
        <w:t>.</w:t>
      </w:r>
      <w:r w:rsidRPr="00120E23">
        <w:rPr>
          <w:b/>
          <w:sz w:val="22"/>
          <w:szCs w:val="22"/>
        </w:rPr>
        <w:t xml:space="preserve"> godine u </w:t>
      </w:r>
      <w:r w:rsidR="00E47AB7" w:rsidRPr="00120E23">
        <w:rPr>
          <w:b/>
          <w:sz w:val="22"/>
          <w:szCs w:val="22"/>
        </w:rPr>
        <w:t>1</w:t>
      </w:r>
      <w:r w:rsidR="007A1060" w:rsidRPr="00120E23">
        <w:rPr>
          <w:b/>
          <w:sz w:val="22"/>
          <w:szCs w:val="22"/>
        </w:rPr>
        <w:t>1</w:t>
      </w:r>
      <w:r w:rsidR="007E5705" w:rsidRPr="00120E23">
        <w:rPr>
          <w:b/>
          <w:sz w:val="22"/>
          <w:szCs w:val="22"/>
        </w:rPr>
        <w:t>,</w:t>
      </w:r>
      <w:r w:rsidR="005E419A" w:rsidRPr="00120E23">
        <w:rPr>
          <w:b/>
          <w:sz w:val="22"/>
          <w:szCs w:val="22"/>
        </w:rPr>
        <w:t>30</w:t>
      </w:r>
      <w:r w:rsidRPr="00120E23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4B298A">
        <w:rPr>
          <w:sz w:val="22"/>
          <w:szCs w:val="22"/>
        </w:rPr>
        <w:t xml:space="preserve">Trgovačkog suda u Splitu, na adresi </w:t>
      </w:r>
      <w:proofErr w:type="spellStart"/>
      <w:r w:rsidR="004B298A">
        <w:rPr>
          <w:sz w:val="22"/>
          <w:szCs w:val="22"/>
        </w:rPr>
        <w:t>Sukoišanska</w:t>
      </w:r>
      <w:proofErr w:type="spellEnd"/>
      <w:r w:rsidR="004B298A">
        <w:rPr>
          <w:sz w:val="22"/>
          <w:szCs w:val="22"/>
        </w:rPr>
        <w:t xml:space="preserve"> 6, Split sudnica br. 4 (soba br.118) prvi kat, na kojoj će se</w:t>
      </w:r>
      <w:r w:rsidR="002B2CBB">
        <w:rPr>
          <w:sz w:val="22"/>
          <w:szCs w:val="22"/>
        </w:rPr>
        <w:t>:</w:t>
      </w:r>
      <w:r w:rsidR="004B298A">
        <w:rPr>
          <w:sz w:val="22"/>
          <w:szCs w:val="22"/>
        </w:rPr>
        <w:t xml:space="preserve"> </w:t>
      </w:r>
    </w:p>
    <w:p w:rsidRDefault="004B298A" w:rsidP="004B298A" w:rsidR="004B298A">
      <w:pPr>
        <w:numPr>
          <w:ilvl w:val="0"/>
          <w:numId w:val="2"/>
        </w:num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t>glasovati o stečajnom planu.</w:t>
      </w:r>
    </w:p>
    <w:p w:rsidRDefault="004B298A" w:rsidP="004B298A" w:rsidR="004B298A">
      <w:p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t>Uvid u stečajni plan i dostavljena očitovanja o stečajnom planu 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2B2CBB">
        <w:rPr>
          <w:sz w:val="22"/>
          <w:szCs w:val="22"/>
        </w:rPr>
        <w:t xml:space="preserve">19. prosinca </w:t>
      </w:r>
      <w:r w:rsidRPr="00470718">
        <w:rPr>
          <w:sz w:val="22"/>
          <w:szCs w:val="22"/>
        </w:rPr>
        <w:t>20</w:t>
      </w:r>
      <w:r w:rsidR="00EE39FE">
        <w:rPr>
          <w:sz w:val="22"/>
          <w:szCs w:val="22"/>
        </w:rPr>
        <w:t>1</w:t>
      </w:r>
      <w:r w:rsidR="00AE08C8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CE1E26" w:rsidP="003E5C2D" w:rsidR="00CE1E26">
      <w:pPr>
        <w:jc w:val="both"/>
        <w:rPr>
          <w:b/>
          <w:sz w:val="22"/>
          <w:szCs w:val="22"/>
        </w:rPr>
      </w:pPr>
    </w:p>
    <w:p w:rsidRDefault="00CE1E26" w:rsidP="003E5C2D" w:rsidR="00CE1E26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2B2CBB">
        <w:rPr>
          <w:bCs/>
          <w:sz w:val="22"/>
          <w:szCs w:val="22"/>
        </w:rPr>
        <w:t>19.12</w:t>
      </w:r>
      <w:r w:rsidR="00BA3BD0">
        <w:rPr>
          <w:bCs/>
          <w:sz w:val="22"/>
          <w:szCs w:val="22"/>
        </w:rPr>
        <w:t>.201</w:t>
      </w:r>
      <w:r w:rsidR="00AE08C8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  <w:r w:rsidR="00CE1E26">
        <w:rPr>
          <w:sz w:val="22"/>
          <w:szCs w:val="22"/>
        </w:rPr>
        <w:t xml:space="preserve"> putem e oglasne ploče,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6792C"/>
    <w:rsid w:val="000A0338"/>
    <w:rsid w:val="000B2F4F"/>
    <w:rsid w:val="000B4334"/>
    <w:rsid w:val="000C4A1B"/>
    <w:rsid w:val="00103CA6"/>
    <w:rsid w:val="00120E23"/>
    <w:rsid w:val="00164404"/>
    <w:rsid w:val="00170993"/>
    <w:rsid w:val="00186126"/>
    <w:rsid w:val="001B2F99"/>
    <w:rsid w:val="00243288"/>
    <w:rsid w:val="00275F61"/>
    <w:rsid w:val="002B2CBB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74ACD"/>
    <w:rsid w:val="0048281D"/>
    <w:rsid w:val="004B298A"/>
    <w:rsid w:val="004D5498"/>
    <w:rsid w:val="004F7265"/>
    <w:rsid w:val="0050186A"/>
    <w:rsid w:val="00520761"/>
    <w:rsid w:val="0055559E"/>
    <w:rsid w:val="00557EC3"/>
    <w:rsid w:val="005B57DA"/>
    <w:rsid w:val="005E3641"/>
    <w:rsid w:val="005E419A"/>
    <w:rsid w:val="005E532C"/>
    <w:rsid w:val="006045A0"/>
    <w:rsid w:val="006412F5"/>
    <w:rsid w:val="006416D6"/>
    <w:rsid w:val="00650AA0"/>
    <w:rsid w:val="00662DC1"/>
    <w:rsid w:val="006952A4"/>
    <w:rsid w:val="006F0AD7"/>
    <w:rsid w:val="00763577"/>
    <w:rsid w:val="007A1060"/>
    <w:rsid w:val="007C3959"/>
    <w:rsid w:val="007E5705"/>
    <w:rsid w:val="007F4500"/>
    <w:rsid w:val="007F4D80"/>
    <w:rsid w:val="00821F45"/>
    <w:rsid w:val="00823319"/>
    <w:rsid w:val="0082559F"/>
    <w:rsid w:val="0087100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E08C8"/>
    <w:rsid w:val="00AF11CB"/>
    <w:rsid w:val="00B32D81"/>
    <w:rsid w:val="00B507C2"/>
    <w:rsid w:val="00B60014"/>
    <w:rsid w:val="00B67D8B"/>
    <w:rsid w:val="00B831E5"/>
    <w:rsid w:val="00B91A6A"/>
    <w:rsid w:val="00BA3BD0"/>
    <w:rsid w:val="00BE2A20"/>
    <w:rsid w:val="00BF0AA3"/>
    <w:rsid w:val="00BF32A7"/>
    <w:rsid w:val="00BF3E85"/>
    <w:rsid w:val="00C427ED"/>
    <w:rsid w:val="00CA598C"/>
    <w:rsid w:val="00CE1E26"/>
    <w:rsid w:val="00CF63A0"/>
    <w:rsid w:val="00D06CD1"/>
    <w:rsid w:val="00D22A23"/>
    <w:rsid w:val="00D4163E"/>
    <w:rsid w:val="00D71CD6"/>
    <w:rsid w:val="00D86487"/>
    <w:rsid w:val="00DB0FA8"/>
    <w:rsid w:val="00DF3EC4"/>
    <w:rsid w:val="00E04027"/>
    <w:rsid w:val="00E44D51"/>
    <w:rsid w:val="00E47AB7"/>
    <w:rsid w:val="00EA5085"/>
    <w:rsid w:val="00EC7FCA"/>
    <w:rsid w:val="00ED5DD7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1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1E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1E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1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1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31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1E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1E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1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1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St-251/2017</izvorni_sadrzaj>
    <derivirana_varijabla naziv="DomainObject.Predmet.OznakaBroj_1">St-251/2017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MARCHETTI ANGELO društvo s ograničenom odgovornošću za trgovinu</izvorni_sadrzaj>
    <derivirana_varijabla naziv="DomainObject.Predmet.ProtustrankaFormated_1">  MARCHETTI ANGELO društvo s ograničenom odgovornošću za trgovinu</derivirana_varijabla>
  </DomainObject.Predmet.ProtustrankaFormated>
  <DomainObject.Predmet.ProtustrankaFormatedOIB>
    <izvorni_sadrzaj>  MARCHETTI ANGELO društvo s ograničenom odgovornošću za trgovinu, OIB 87970114212</izvorni_sadrzaj>
    <derivirana_varijabla naziv="DomainObject.Predmet.ProtustrankaFormatedOIB_1">  MARCHETTI ANGELO društvo s ograničenom odgovornošću za trgovinu, OIB 87970114212</derivirana_varijabla>
  </DomainObject.Predmet.ProtustrankaFormatedOIB>
  <DomainObject.Predmet.ProtustrankaFormatedWithAdress>
    <izvorni_sadrzaj> MARCHETTI ANGELO društvo s ograničenom odgovornošću za trgovinu, Poljana Sv.Duha/bb, 21480 Vis</izvorni_sadrzaj>
    <derivirana_varijabla naziv="DomainObject.Predmet.ProtustrankaFormatedWithAdress_1"> MARCHETTI ANGELO društvo s ograničenom odgovornošću za trgovinu, Poljana Sv.Duha/bb, 21480 Vis</derivirana_varijabla>
  </DomainObject.Predmet.ProtustrankaFormatedWithAdress>
  <DomainObject.Predmet.ProtustrankaFormatedWithAdressOIB>
    <izvorni_sadrzaj> MARCHETTI ANGELO društvo s ograničenom odgovornošću za trgovinu, OIB 87970114212, Poljana Sv.Duha/bb, 21480 Vis</izvorni_sadrzaj>
    <derivirana_varijabla naziv="DomainObject.Predmet.ProtustrankaFormatedWithAdressOIB_1"> MARCHETTI ANGELO društvo s ograničenom odgovornošću za trgovinu, OIB 87970114212, Poljana Sv.Duha/bb, 21480 Vis</derivirana_varijabla>
  </DomainObject.Predmet.ProtustrankaFormatedWithAdressOIB>
  <DomainObject.Predmet.ProtustrankaWithAdress>
    <izvorni_sadrzaj>MARCHETTI ANGELO društvo s ograničenom odgovornošću za trgovinu Poljana Sv.Duha/bb, 21480 Vis</izvorni_sadrzaj>
    <derivirana_varijabla naziv="DomainObject.Predmet.ProtustrankaWithAdress_1">MARCHETTI ANGELO društvo s ograničenom odgovornošću za trgovinu Poljana Sv.Duha/bb, 21480 Vis</derivirana_varijabla>
  </DomainObject.Predmet.ProtustrankaWithAdress>
  <DomainObject.Predmet.ProtustrankaWithAdressOIB>
    <izvorni_sadrzaj>MARCHETTI ANGELO društvo s ograničenom odgovornošću za trgovinu, OIB 87970114212, Poljana Sv.Duha/bb, 21480 Vis</izvorni_sadrzaj>
    <derivirana_varijabla naziv="DomainObject.Predmet.ProtustrankaWithAdressOIB_1">MARCHETTI ANGELO društvo s ograničenom odgovornošću za trgovinu, OIB 87970114212, Poljana Sv.Duha/bb, 21480 Vis</derivirana_varijabla>
  </DomainObject.Predmet.ProtustrankaWithAdressOIB>
  <DomainObject.Predmet.ProtustrankaNazivFormated>
    <izvorni_sadrzaj>MARCHETTI ANGELO društvo s ograničenom odgovornošću za trgovinu</izvorni_sadrzaj>
    <derivirana_varijabla naziv="DomainObject.Predmet.ProtustrankaNazivFormated_1">MARCHETTI ANGELO društvo s ograničenom odgovornošću za trgovinu</derivirana_varijabla>
  </DomainObject.Predmet.ProtustrankaNazivFormated>
  <DomainObject.Predmet.ProtustrankaNazivFormatedOIB>
    <izvorni_sadrzaj>MARCHETTI ANGELO društvo s ograničenom odgovornošću za trgovinu, OIB 87970114212</izvorni_sadrzaj>
    <derivirana_varijabla naziv="DomainObject.Predmet.ProtustrankaNazivFormatedOIB_1">MARCHETTI ANGELO društvo s ograničenom odgovornošću za trgovinu, OIB 87970114212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MARCHETTI ANGELO društvo s ograničenom odgovornošću za trgovinu</item>
    </izvorni_sadrzaj>
    <derivirana_varijabla naziv="DomainObject.Predmet.ProtuStrankaListFormated_1">
      <item>MARCHETTI ANGELO društvo s ograničenom odgovornošću za trgovinu</item>
    </derivirana_varijabla>
  </DomainObject.Predmet.ProtuStrankaListFormated>
  <DomainObject.Predmet.ProtuStrankaListFormatedOIB>
    <izvorni_sadrzaj>
      <item>MARCHETTI ANGELO društvo s ograničenom odgovornošću za trgovinu, OIB 87970114212</item>
    </izvorni_sadrzaj>
    <derivirana_varijabla naziv="DomainObject.Predmet.ProtuStrankaListFormatedOIB_1">
      <item>MARCHETTI ANGELO društvo s ograničenom odgovornošću za trgovinu, OIB 87970114212</item>
    </derivirana_varijabla>
  </DomainObject.Predmet.ProtuStrankaListFormatedOIB>
  <DomainObject.Predmet.ProtuStrankaListFormatedWithAdress>
    <izvorni_sadrzaj>
      <item>MARCHETTI ANGELO društvo s ograničenom odgovornošću za trgovinu, Poljana Sv.Duha/bb, 21480 Vis</item>
    </izvorni_sadrzaj>
    <derivirana_varijabla naziv="DomainObject.Predmet.ProtuStrankaListFormatedWithAdress_1">
      <item>MARCHETTI ANGELO društvo s ograničenom odgovornošću za trgovinu, Poljana Sv.Duha/bb, 21480 Vis</item>
    </derivirana_varijabla>
  </DomainObject.Predmet.ProtuStrankaListFormatedWithAdress>
  <DomainObject.Predmet.ProtuStrankaListFormatedWithAdressOIB>
    <izvorni_sadrzaj>
      <item>MARCHETTI ANGELO društvo s ograničenom odgovornošću za trgovinu, OIB 87970114212, Poljana Sv.Duha/bb, 21480 Vis</item>
    </izvorni_sadrzaj>
    <derivirana_varijabla naziv="DomainObject.Predmet.ProtuStrankaListFormatedWithAdressOIB_1">
      <item>MARCHETTI ANGELO društvo s ograničenom odgovornošću za trgovinu, OIB 87970114212, Poljana Sv.Duha/bb, 21480 Vis</item>
    </derivirana_varijabla>
  </DomainObject.Predmet.ProtuStrankaListFormatedWithAdressOIB>
  <DomainObject.Predmet.ProtuStrankaListNazivFormated>
    <izvorni_sadrzaj>
      <item>MARCHETTI ANGELO društvo s ograničenom odgovornošću za trgovinu</item>
    </izvorni_sadrzaj>
    <derivirana_varijabla naziv="DomainObject.Predmet.ProtuStrankaListNazivFormated_1">
      <item>MARCHETTI ANGELO društvo s ograničenom odgovornošću za trgovinu</item>
    </derivirana_varijabla>
  </DomainObject.Predmet.ProtuStrankaListNazivFormated>
  <DomainObject.Predmet.ProtuStrankaListNazivFormatedOIB>
    <izvorni_sadrzaj>
      <item>MARCHETTI ANGELO društvo s ograničenom odgovornošću za trgovinu, OIB 87970114212</item>
    </izvorni_sadrzaj>
    <derivirana_varijabla naziv="DomainObject.Predmet.ProtuStrankaListNazivFormatedOIB_1">
      <item>MARCHETTI ANGELO društvo s ograničenom odgovornošću za trgovinu, OIB 87970114212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MARCHETTI ANGELO društvo s ograničenom odgovornošću za trgovinu</izvorni_sadrzaj>
    <derivirana_varijabla naziv="DomainObject.Predmet.ProtustrankaIDrugi_1">MARCHETTI ANGELO društvo s ograničenom odgovornošću za trgovinu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MARCHETTI ANGELO društvo s ograničenom odgovornošću za trgovinu, OIB 87970114212, Poljana Sv.Duha/bb, 21480 Vis</izvorni_sadrzaj>
    <derivirana_varijabla naziv="DomainObject.Predmet.ProtustrankaIDrugiAdressOIB_1">MARCHETTI ANGELO društvo s ograničenom odgovornošću za trgovinu, OIB 87970114212, Poljana Sv.Duha/bb,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MARCHETTI ANGELO društvo s ograničenom odgovornošću za trgovinu</item>
      <item>FINANCIJSKA AGENCIJA, RC SPLIT, Podružnica Split</item>
      <item>Ministarstvo financija RH</item>
      <item>Županijsko državno odvjetništvo u Splitu</item>
    </izvorni_sadrzaj>
    <derivirana_varijabla naziv="DomainObject.Predmet.SudioniciListNaziv_1">
      <item>MARCHETTI ANGELO društvo s ograničenom odgovornošću za trgovinu</item>
      <item>FINANCIJSKA AGENCIJA, RC SPLIT, Podružnica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MARCHETTI ANGELO društvo s ograničenom odgovornošću za trgovinu, OIB 87970114212, Poljana Sv.Duha/bb,21480 Vis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87970114212</item>
      <item>, OIB 85821130368</item>
      <item>, OIB 18683136487</item>
      <item>, OIB null</item>
    </izvorni_sadrzaj>
    <derivirana_varijabla naziv="DomainObject.Predmet.SudioniciListNazivOIB_1">
      <item>, OIB 87970114212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St-251/2017-62</izvorni_sadrzaj>
    <derivirana_varijabla naziv="DomainObject.PredzadnjaOdlukaIzPredmeta.Oznaka_1">St-251/2017-62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202</properties:Words>
  <properties:Characters>983</properties:Characters>
  <properties:Lines>44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1213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2018-11-08T12:34:00Z</dcterms:created>
  <dc:creator>none</dc:creator>
  <cp:lastModifiedBy>Srđan Gavranić</cp:lastModifiedBy>
  <cp:lastPrinted>2018-12-19T09:51:00Z</cp:lastPrinted>
  <dcterms:modified xmlns:xsi="http://www.w3.org/2001/XMLSchema-instance" xsi:type="dcterms:W3CDTF">2018-12-19T09:53:00Z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ročišta radi raspravljanja i glasovanja o stečajnom planu (Stečajni plan - ročište - skupština - rasprava i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