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30da3f1" w14:paraId="30da3f1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Klasa:110-07/17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AE224B" w:rsidRPr="00D4750C">
        <w:rPr>
          <w:sz w:val="24"/>
          <w:szCs w:val="24"/>
        </w:rPr>
        <w:t>7</w:t>
      </w:r>
      <w:r w:rsidR="003E7434" w:rsidRPr="00D4750C">
        <w:rPr>
          <w:sz w:val="24"/>
          <w:szCs w:val="24"/>
        </w:rPr>
        <w:t>-</w:t>
      </w:r>
      <w:r w:rsidR="000C2C72">
        <w:rPr>
          <w:sz w:val="24"/>
          <w:szCs w:val="24"/>
        </w:rPr>
        <w:t>943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736B91" w:rsidR="00AE224B" w:rsidRPr="000C2C72">
      <w:pPr>
        <w:ind w:firstLine="708"/>
        <w:jc w:val="both"/>
        <w:rPr>
          <w:sz w:val="24"/>
          <w:szCs w:val="24"/>
          <w:lang w:val="en-AU"/>
        </w:rPr>
      </w:pPr>
      <w:r w:rsidRPr="000C2C72">
        <w:rPr>
          <w:sz w:val="24"/>
          <w:szCs w:val="24"/>
        </w:rPr>
        <w:t xml:space="preserve">Predmet: </w:t>
      </w:r>
      <w:r w:rsidR="00D80FFA" w:rsidRPr="000C2C72">
        <w:rPr>
          <w:sz w:val="24"/>
          <w:szCs w:val="24"/>
        </w:rPr>
        <w:t xml:space="preserve">dužnik </w:t>
      </w:r>
      <w:r w:rsidR="000C2C72" w:rsidRPr="000C2C72">
        <w:rPr>
          <w:sz w:val="24"/>
          <w:szCs w:val="24"/>
        </w:rPr>
        <w:t xml:space="preserve">CITY CAR, d.o.o., Zadar, Hrvatskog sabora 26D, OIB: 92282921904, </w:t>
      </w:r>
    </w:p>
    <w:p w:rsidRDefault="00736B91" w:rsidP="000C438F" w:rsidR="00736B91" w:rsidRPr="00D4750C">
      <w:pPr>
        <w:jc w:val="both"/>
        <w:rPr>
          <w:sz w:val="24"/>
          <w:szCs w:val="24"/>
        </w:rPr>
      </w:pPr>
    </w:p>
    <w:p w:rsidRDefault="00290F5C" w:rsidP="0063031A" w:rsidR="00430C56" w:rsidRPr="0063031A">
      <w:pPr>
        <w:ind w:firstLine="708"/>
        <w:jc w:val="both"/>
        <w:rPr>
          <w:sz w:val="24"/>
          <w:szCs w:val="24"/>
          <w:lang w:val="en-AU"/>
        </w:rPr>
      </w:pPr>
      <w:r w:rsidRPr="00D4750C">
        <w:rPr>
          <w:sz w:val="24"/>
          <w:szCs w:val="24"/>
        </w:rPr>
        <w:t>Moli</w:t>
      </w:r>
      <w:r w:rsidR="00A01662" w:rsidRPr="00D4750C">
        <w:rPr>
          <w:sz w:val="24"/>
          <w:szCs w:val="24"/>
        </w:rPr>
        <w:t xml:space="preserve">mo da nas izvijestite </w:t>
      </w:r>
      <w:r w:rsidR="000A761A" w:rsidRPr="00D4750C">
        <w:rPr>
          <w:sz w:val="24"/>
          <w:szCs w:val="24"/>
        </w:rPr>
        <w:t>je li dužnik</w:t>
      </w:r>
      <w:r w:rsidR="000C2C72">
        <w:rPr>
          <w:sz w:val="24"/>
          <w:szCs w:val="24"/>
        </w:rPr>
        <w:t xml:space="preserve"> </w:t>
      </w:r>
      <w:r w:rsidR="000C2C72" w:rsidRPr="000C2C72">
        <w:rPr>
          <w:sz w:val="24"/>
          <w:szCs w:val="24"/>
        </w:rPr>
        <w:t>CITY CAR, d.o.o., Zadar, Hrvatskog sabora 26D, OIB: 92282921904</w:t>
      </w:r>
      <w:r w:rsidR="00430C56" w:rsidRPr="00D4750C">
        <w:rPr>
          <w:sz w:val="24"/>
          <w:szCs w:val="24"/>
        </w:rPr>
        <w:t>, 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D4750C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63031A">
        <w:rPr>
          <w:sz w:val="24"/>
          <w:szCs w:val="24"/>
        </w:rPr>
        <w:t xml:space="preserve">16. ožujka 2018. </w:t>
      </w:r>
      <w:r w:rsidR="003E7434" w:rsidRPr="00D4750C">
        <w:rPr>
          <w:sz w:val="24"/>
          <w:szCs w:val="24"/>
        </w:rPr>
        <w:t xml:space="preserve"> </w:t>
      </w:r>
      <w:r w:rsidR="00B54478" w:rsidRPr="00D4750C">
        <w:rPr>
          <w:sz w:val="24"/>
          <w:szCs w:val="24"/>
        </w:rPr>
        <w:t xml:space="preserve"> 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324BE8" w:rsidP="00324BE8" w:rsidR="005C6A37" w:rsidRPr="005C6A37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</w:t>
      </w:r>
      <w:r w:rsidR="005C6A37" w:rsidRPr="005C6A37">
        <w:rPr>
          <w:sz w:val="24"/>
          <w:szCs w:val="24"/>
        </w:rPr>
        <w:t>Sutkinja</w:t>
      </w:r>
    </w:p>
    <w:p w:rsidRDefault="00324BE8" w:rsidP="00324BE8" w:rsidR="005C6A37" w:rsidRPr="005C6A37">
      <w:pPr>
        <w:rPr>
          <w:sz w:val="24"/>
          <w:szCs w:val="24"/>
        </w:rPr>
      </w:pPr>
      <w:r>
        <w:rPr>
          <w:sz w:val="24"/>
          <w:szCs w:val="24"/>
        </w:rPr>
        <w:t>Katarina Modrić</w:t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</w:r>
      <w:r w:rsidR="005C6A37" w:rsidRPr="005C6A37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</w:t>
      </w:r>
      <w:r w:rsidR="00165679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9D0E7F" w:rsidP="005C6A37" w:rsidR="009D0E7F" w:rsidRPr="00D4750C">
      <w:pPr>
        <w:tabs>
          <w:tab w:pos="9355" w:val="right"/>
        </w:tabs>
        <w:rPr>
          <w:sz w:val="24"/>
          <w:szCs w:val="24"/>
        </w:rPr>
      </w:pPr>
    </w:p>
    <w:sectPr w:rsidSect="00C448BA" w:rsidR="009D0E7F" w:rsidRPr="00D4750C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0C2C72">
      <w:rPr>
        <w:sz w:val="24"/>
        <w:szCs w:val="24"/>
      </w:rPr>
      <w:t>64/2017-18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598A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9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598A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59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59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5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9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598A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59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59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CAR, društvo s ograničenom odgovornopću za trgovinu prijevoz</izvorni_sadrzaj>
    <derivirana_varijabla naziv="DomainObject.Predmet.ProtustrankaFormated_1">  CITY CAR, društvo s ograničenom odgovornopću za trgovinu prijevoz</derivirana_varijabla>
  </DomainObject.Predmet.ProtustrankaFormated>
  <DomainObject.Predmet.ProtustrankaFormatedOIB>
    <izvorni_sadrzaj>  CITY CAR, društvo s ograničenom odgovornopću za trgovinu prijevoz, OIB 92282921904</izvorni_sadrzaj>
    <derivirana_varijabla naziv="DomainObject.Predmet.ProtustrankaFormatedOIB_1">  CITY CAR, društvo s ograničenom odgovornopću za trgovinu prijevoz, OIB 92282921904</derivirana_varijabla>
  </DomainObject.Predmet.ProtustrankaFormatedOIB>
  <DomainObject.Predmet.ProtustrankaFormatedWithAdress>
    <izvorni_sadrzaj> CITY CAR, društvo s ograničenom odgovornopću za trgovinu prijevoz, Hrvatskog Sabora 26/D, 23000 Zadar</izvorni_sadrzaj>
    <derivirana_varijabla naziv="DomainObject.Predmet.ProtustrankaFormatedWithAdress_1"> CITY CAR, društvo s ograničenom odgovornopću za trgovinu prijevoz, Hrvatskog Sabora 26/D, 23000 Zadar</derivirana_varijabla>
  </DomainObject.Predmet.ProtustrankaFormatedWithAdress>
  <DomainObject.Predmet.ProtustrankaFormatedWithAdressOIB>
    <izvorni_sadrzaj> CITY CAR, društvo s ograničenom odgovornopću za trgovinu prijevoz, OIB 92282921904, Hrvatskog Sabora 26/D, 23000 Zadar</izvorni_sadrzaj>
    <derivirana_varijabla naziv="DomainObject.Predmet.ProtustrankaFormatedWithAdressOIB_1"> CITY CAR, društvo s ograničenom odgovornopću za trgovinu prijevoz, OIB 92282921904, Hrvatskog Sabora 26/D, 23000 Zadar</derivirana_varijabla>
  </DomainObject.Predmet.ProtustrankaFormatedWithAdressOIB>
  <DomainObject.Predmet.ProtustrankaWithAdress>
    <izvorni_sadrzaj>CITY CAR, društvo s ograničenom odgovornopću za trgovinu prijevoz Hrvatskog Sabora 26/D, 23000 Zadar</izvorni_sadrzaj>
    <derivirana_varijabla naziv="DomainObject.Predmet.ProtustrankaWithAdress_1">CITY CAR, društvo s ograničenom odgovornopću za trgovinu prijevoz Hrvatskog Sabora 26/D, 23000 Zadar</derivirana_varijabla>
  </DomainObject.Predmet.ProtustrankaWithAdress>
  <DomainObject.Predmet.ProtustrankaWithAdressOIB>
    <izvorni_sadrzaj>CITY CAR, društvo s ograničenom odgovornopću za trgovinu prijevoz, OIB 92282921904, Hrvatskog Sabora 26/D, 23000 Zadar</izvorni_sadrzaj>
    <derivirana_varijabla naziv="DomainObject.Predmet.ProtustrankaWithAdressOIB_1">CITY CAR, društvo s ograničenom odgovornopću za trgovinu prijevoz, OIB 92282921904, Hrvatskog Sabora 26/D, 23000 Zadar</derivirana_varijabla>
  </DomainObject.Predmet.ProtustrankaWithAdressOIB>
  <DomainObject.Predmet.ProtustrankaNazivFormated>
    <izvorni_sadrzaj>CITY CAR, društvo s ograničenom odgovornopću za trgovinu prijevoz</izvorni_sadrzaj>
    <derivirana_varijabla naziv="DomainObject.Predmet.ProtustrankaNazivFormated_1">CITY CAR, društvo s ograničenom odgovornopću za trgovinu prijevoz</derivirana_varijabla>
  </DomainObject.Predmet.ProtustrankaNazivFormated>
  <DomainObject.Predmet.ProtustrankaNazivFormatedOIB>
    <izvorni_sadrzaj>CITY CAR, društvo s ograničenom odgovornopću za trgovinu prijevoz, OIB 92282921904</izvorni_sadrzaj>
    <derivirana_varijabla naziv="DomainObject.Predmet.ProtustrankaNazivFormatedOIB_1">CITY CAR, društvo s ograničenom odgovornopću za trgovinu prijevoz, OIB 92282921904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CITY CAR, društvo s ograničenom odgovornopću za trgovinu prijevoz</item>
    </izvorni_sadrzaj>
    <derivirana_varijabla naziv="DomainObject.Predmet.ProtuStrankaListFormated_1">
      <item>CITY CAR, društvo s ograničenom odgovornopću za trgovinu prijevoz</item>
    </derivirana_varijabla>
  </DomainObject.Predmet.ProtuStrankaListFormated>
  <DomainObject.Predmet.ProtuStrankaListFormatedOIB>
    <izvorni_sadrzaj>
      <item>CITY CAR, društvo s ograničenom odgovornopću za trgovinu prijevoz, OIB 92282921904</item>
    </izvorni_sadrzaj>
    <derivirana_varijabla naziv="DomainObject.Predmet.ProtuStrankaListFormatedOIB_1">
      <item>CITY CAR, društvo s ograničenom odgovornopću za trgovinu prijevoz, OIB 92282921904</item>
    </derivirana_varijabla>
  </DomainObject.Predmet.ProtuStrankaListFormatedOIB>
  <DomainObject.Predmet.ProtuStrankaListFormatedWithAdress>
    <izvorni_sadrzaj>
      <item>CITY CAR, društvo s ograničenom odgovornopću za trgovinu prijevoz, Hrvatskog Sabora 26/D, 23000 Zadar</item>
    </izvorni_sadrzaj>
    <derivirana_varijabla naziv="DomainObject.Predmet.ProtuStrankaListFormatedWithAdress_1">
      <item>CITY CAR, društvo s ograničenom odgovornopću za trgovinu prijevoz, Hrvatskog Sabora 26/D, 23000 Zadar</item>
    </derivirana_varijabla>
  </DomainObject.Predmet.ProtuStrankaListFormatedWithAdress>
  <DomainObject.Predmet.ProtuStrankaListFormatedWithAdressOIB>
    <izvorni_sadrzaj>
      <item>CITY CAR, društvo s ograničenom odgovornopću za trgovinu prijevoz, OIB 92282921904, Hrvatskog Sabora 26/D, 23000 Zadar</item>
    </izvorni_sadrzaj>
    <derivirana_varijabla naziv="DomainObject.Predmet.ProtuStrankaListFormatedWithAdressOIB_1">
      <item>CITY CAR, društvo s ograničenom odgovornopću za trgovinu prijevoz, OIB 92282921904, Hrvatskog Sabora 26/D, 23000 Zadar</item>
    </derivirana_varijabla>
  </DomainObject.Predmet.ProtuStrankaListFormatedWithAdressOIB>
  <DomainObject.Predmet.ProtuStrankaListNazivFormated>
    <izvorni_sadrzaj>
      <item>CITY CAR, društvo s ograničenom odgovornopću za trgovinu prijevoz</item>
    </izvorni_sadrzaj>
    <derivirana_varijabla naziv="DomainObject.Predmet.ProtuStrankaListNazivFormated_1">
      <item>CITY CAR, društvo s ograničenom odgovornopću za trgovinu prijevoz</item>
    </derivirana_varijabla>
  </DomainObject.Predmet.ProtuStrankaListNazivFormated>
  <DomainObject.Predmet.ProtuStrankaListNazivFormatedOIB>
    <izvorni_sadrzaj>
      <item>CITY CAR, društvo s ograničenom odgovornopću za trgovinu prijevoz, OIB 92282921904</item>
    </izvorni_sadrzaj>
    <derivirana_varijabla naziv="DomainObject.Predmet.ProtuStrankaListNazivFormatedOIB_1">
      <item>CITY CAR, društvo s ograničenom odgovornopću za trgovinu prijevoz, OIB 92282921904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CITY CAR, društvo s ograničenom odgovornopću za trgovinu prijevoz</izvorni_sadrzaj>
    <derivirana_varijabla naziv="DomainObject.Predmet.ProtustrankaIDrugi_1">CITY CAR, društvo s ograničenom odgovornopću za trgovinu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CITY CAR, društvo s ograničenom odgovornopću za trgovinu prijevoz, OIB 92282921904, Hrvatskog Sabora 26/D, 23000 Zadar</izvorni_sadrzaj>
    <derivirana_varijabla naziv="DomainObject.Predmet.ProtustrankaIDrugiAdressOIB_1">CITY CAR, društvo s ograničenom odgovornopću za trgovinu prijevoz, OIB 92282921904, Hrvatskog Sabora 26/D,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CITY CAR, društvo s ograničenom odgovornopću za trgovinu prijevoz</item>
    </izvorni_sadrzaj>
    <derivirana_varijabla naziv="DomainObject.Predmet.SudioniciListNaziv_1">
      <item>FINA</item>
      <item>CITY CAR, društvo s ograničenom odgovornopću za trgovinu prijevoz</item>
    </derivirana_varijabla>
  </DomainObject.Predmet.SudioniciListNaziv>
  <DomainObject.Predmet.SudioniciListAdressOIB>
    <izvorni_sadrzaj>
      <item>FINA, OIB 85821130368</item>
      <item>CITY CAR, društvo s ograničenom odgovornopću za trgovinu prijevoz, OIB 92282921904, Hrvatskog Sabora 26/D,23000 Zadar</item>
    </izvorni_sadrzaj>
    <derivirana_varijabla naziv="DomainObject.Predmet.SudioniciListAdressOIB_1">
      <item>FINA, OIB 85821130368</item>
      <item>CITY CAR, društvo s ograničenom odgovornopću za trgovinu prijevoz, OIB 92282921904, Hrvatskog Sabora 26/D,23000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92282921904</item>
    </izvorni_sadrzaj>
    <derivirana_varijabla naziv="DomainObject.Predmet.SudioniciListNazivOIB_1">
      <item>, OIB 85821130368</item>
      <item>, OIB 92282921904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612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2018-03-16T11:46:00Z</dcterms:created>
  <dc:creator>Katarina Miletić</dc:creator>
  <cp:lastModifiedBy>Merlina Klišmanić</cp:lastModifiedBy>
  <cp:lastPrinted>2018-03-16T11:47:00Z</cp:lastPrinted>
  <dcterms:modified xmlns:xsi="http://www.w3.org/2001/XMLSchema-instance" xsi:type="dcterms:W3CDTF">2018-03-16T12:57:00Z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(St-64-17 CITY 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