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89a3" w14:paraId="23289a3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3F5A42">
        <w:rPr>
          <w:b/>
          <w:sz w:val="22"/>
          <w:szCs w:val="22"/>
          <w:lang w:val="hr-HR"/>
        </w:rPr>
        <w:t xml:space="preserve"> 8. St-167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A660A8">
        <w:rPr>
          <w:sz w:val="22"/>
          <w:szCs w:val="22"/>
        </w:rPr>
        <w:t xml:space="preserve">d dužnikom </w:t>
      </w:r>
      <w:r w:rsidR="003F5A42">
        <w:rPr>
          <w:sz w:val="22"/>
          <w:szCs w:val="22"/>
        </w:rPr>
        <w:t>AGRO CANAVIA d.o.o., Mikulići, Mikulići 36</w:t>
      </w:r>
      <w:r w:rsidR="003F5A42" w:rsidRPr="00352686">
        <w:rPr>
          <w:sz w:val="22"/>
          <w:szCs w:val="22"/>
        </w:rPr>
        <w:t xml:space="preserve">, </w:t>
      </w:r>
      <w:r w:rsidR="003F5A42">
        <w:rPr>
          <w:sz w:val="22"/>
          <w:szCs w:val="22"/>
        </w:rPr>
        <w:t>MBS: 090017728</w:t>
      </w:r>
      <w:r w:rsidR="003F5A42" w:rsidRPr="00352686">
        <w:rPr>
          <w:sz w:val="22"/>
          <w:szCs w:val="22"/>
        </w:rPr>
        <w:t>, OIB:</w:t>
      </w:r>
      <w:r w:rsidR="003F5A42">
        <w:rPr>
          <w:sz w:val="22"/>
          <w:szCs w:val="22"/>
        </w:rPr>
        <w:t>01799342056</w:t>
      </w:r>
      <w:r w:rsidR="003F5A42" w:rsidRPr="00352686">
        <w:rPr>
          <w:sz w:val="22"/>
          <w:szCs w:val="22"/>
        </w:rPr>
        <w:t xml:space="preserve">, </w:t>
      </w:r>
      <w:r w:rsidR="00DD496A" w:rsidRPr="00DD496A">
        <w:rPr>
          <w:sz w:val="22"/>
          <w:szCs w:val="22"/>
          <w:lang w:eastAsia="hr-HR" w:val="hr-HR"/>
        </w:rPr>
        <w:t xml:space="preserve">dana </w:t>
      </w:r>
      <w:r w:rsidR="00527376">
        <w:rPr>
          <w:sz w:val="22"/>
          <w:szCs w:val="22"/>
          <w:lang w:eastAsia="hr-HR" w:val="hr-HR"/>
        </w:rPr>
        <w:t xml:space="preserve"> 08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3F5A42">
        <w:rPr>
          <w:sz w:val="22"/>
          <w:szCs w:val="22"/>
          <w:lang w:val="hr-HR"/>
        </w:rPr>
        <w:t>566</w:t>
      </w:r>
      <w:r w:rsidR="00527376">
        <w:rPr>
          <w:sz w:val="22"/>
          <w:szCs w:val="22"/>
          <w:lang w:val="hr-HR"/>
        </w:rPr>
        <w:t>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7E255E">
        <w:rPr>
          <w:sz w:val="22"/>
          <w:szCs w:val="22"/>
          <w:lang w:val="hr-HR"/>
        </w:rPr>
        <w:t>ovog suda posl. br. St-</w:t>
      </w:r>
      <w:r w:rsidR="003F5A42">
        <w:rPr>
          <w:sz w:val="22"/>
          <w:szCs w:val="22"/>
          <w:lang w:val="hr-HR"/>
        </w:rPr>
        <w:t>167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3F5A42">
        <w:rPr>
          <w:sz w:val="22"/>
          <w:szCs w:val="22"/>
          <w:lang w:val="hr-HR"/>
        </w:rPr>
        <w:t>167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3F5A42">
        <w:rPr>
          <w:sz w:val="22"/>
          <w:szCs w:val="22"/>
          <w:lang w:val="hr-HR"/>
        </w:rPr>
        <w:t>16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</w:t>
      </w:r>
      <w:r w:rsidR="007E255E">
        <w:rPr>
          <w:sz w:val="22"/>
          <w:szCs w:val="22"/>
        </w:rPr>
        <w:t xml:space="preserve"> nad</w:t>
      </w:r>
      <w:r w:rsidR="003F5A42" w:rsidRPr="003F5A42">
        <w:rPr>
          <w:sz w:val="22"/>
          <w:szCs w:val="22"/>
        </w:rPr>
        <w:t xml:space="preserve"> </w:t>
      </w:r>
      <w:r w:rsidR="003F5A42">
        <w:rPr>
          <w:sz w:val="22"/>
          <w:szCs w:val="22"/>
        </w:rPr>
        <w:t>AGRO CANAVIA d.o.o., Mikulići, Mikulići 36</w:t>
      </w:r>
      <w:r w:rsidR="003F5A42" w:rsidRPr="00352686">
        <w:rPr>
          <w:sz w:val="22"/>
          <w:szCs w:val="22"/>
        </w:rPr>
        <w:t xml:space="preserve">, </w:t>
      </w:r>
      <w:r w:rsidR="003F5A42">
        <w:rPr>
          <w:sz w:val="22"/>
          <w:szCs w:val="22"/>
        </w:rPr>
        <w:t>MBS: 090017728</w:t>
      </w:r>
      <w:r w:rsidR="003F5A42" w:rsidRPr="00352686">
        <w:rPr>
          <w:sz w:val="22"/>
          <w:szCs w:val="22"/>
        </w:rPr>
        <w:t>, OIB:</w:t>
      </w:r>
      <w:r w:rsidR="003F5A42">
        <w:rPr>
          <w:sz w:val="22"/>
          <w:szCs w:val="22"/>
        </w:rPr>
        <w:t>01799342056,</w:t>
      </w:r>
      <w:r w:rsidR="00A660A8" w:rsidRPr="00A660A8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3F5A42">
        <w:rPr>
          <w:sz w:val="22"/>
          <w:szCs w:val="22"/>
          <w:lang w:val="hr-HR"/>
        </w:rPr>
        <w:t xml:space="preserve"> 566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3F5A42" w:rsidRPr="003F5A42">
        <w:rPr>
          <w:sz w:val="22"/>
          <w:szCs w:val="22"/>
        </w:rPr>
        <w:t xml:space="preserve"> </w:t>
      </w:r>
      <w:r w:rsidR="003F5A42">
        <w:rPr>
          <w:sz w:val="22"/>
          <w:szCs w:val="22"/>
        </w:rPr>
        <w:t>AGRO CANAVIA d.o.o., Mikulići, Mikulići 36</w:t>
      </w:r>
      <w:r w:rsidR="003F5A42" w:rsidRPr="00352686">
        <w:rPr>
          <w:sz w:val="22"/>
          <w:szCs w:val="22"/>
        </w:rPr>
        <w:t xml:space="preserve">, </w:t>
      </w:r>
      <w:r w:rsidR="003F5A42">
        <w:rPr>
          <w:sz w:val="22"/>
          <w:szCs w:val="22"/>
        </w:rPr>
        <w:t>MBS: 090017728</w:t>
      </w:r>
      <w:r w:rsidR="003F5A42" w:rsidRPr="00352686">
        <w:rPr>
          <w:sz w:val="22"/>
          <w:szCs w:val="22"/>
        </w:rPr>
        <w:t>, OIB:</w:t>
      </w:r>
      <w:r w:rsidR="003F5A42">
        <w:rPr>
          <w:sz w:val="22"/>
          <w:szCs w:val="22"/>
        </w:rPr>
        <w:t>01799342056</w:t>
      </w:r>
      <w:r w:rsidR="003F5A42" w:rsidRPr="00352686">
        <w:rPr>
          <w:sz w:val="22"/>
          <w:szCs w:val="22"/>
        </w:rPr>
        <w:t xml:space="preserve">, </w:t>
      </w:r>
      <w:r w:rsidR="00A660A8" w:rsidRPr="00A660A8">
        <w:rPr>
          <w:sz w:val="22"/>
          <w:szCs w:val="22"/>
        </w:rPr>
        <w:t xml:space="preserve"> 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527376">
        <w:rPr>
          <w:b/>
          <w:sz w:val="22"/>
          <w:szCs w:val="22"/>
          <w:lang w:val="hr-HR"/>
        </w:rPr>
        <w:t>08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8A40AA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40AA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CANAVIA d.o.o. za proizvodnju i preradu prehrambenih proizvoda, trgovinu i usluge</izvorni_sadrzaj>
    <derivirana_varijabla naziv="DomainObject.Predmet.ProtustrankaFormated_1">  AGRO CANAVIA d.o.o. za proizvodnju i preradu prehrambenih proizvoda, trgovinu i usluge</derivirana_varijabla>
  </DomainObject.Predmet.ProtustrankaFormated>
  <DomainObject.Predmet.ProtustrankaFormatedOIB>
    <izvorni_sadrzaj>  AGRO CANAVIA d.o.o. za proizvodnju i preradu prehrambenih proizvoda, trgovinu i usluge, OIB 01799342056</izvorni_sadrzaj>
    <derivirana_varijabla naziv="DomainObject.Predmet.ProtustrankaFormatedOIB_1">  AGRO CANAVIA d.o.o. za proizvodnju i preradu prehrambenih proizvoda, trgovinu i usluge, OIB 01799342056</derivirana_varijabla>
  </DomainObject.Predmet.ProtustrankaFormatedOIB>
  <DomainObject.Predmet.ProtustrankaFormatedWithAdress>
    <izvorni_sadrzaj> AGRO CANAVIA d.o.o. za proizvodnju i preradu prehrambenih proizvoda, trgovinu i usluge, Mikulići 36, 20215 Mikulići</izvorni_sadrzaj>
    <derivirana_varijabla naziv="DomainObject.Predmet.ProtustrankaFormatedWithAdress_1"> AGRO CANAVIA d.o.o. za proizvodnju i preradu prehrambenih proizvoda, trgovinu i usluge, Mikulići 36, 20215 Mikulići</derivirana_varijabla>
  </DomainObject.Predmet.ProtustrankaFormatedWithAdress>
  <DomainObject.Predmet.ProtustrankaFormatedWithAdressOIB>
    <izvorni_sadrzaj> AGRO CANAVIA d.o.o. za proizvodnju i preradu prehrambenih proizvoda, trgovinu i usluge, OIB 01799342056, Mikulići 36, 20215 Mikulići</izvorni_sadrzaj>
    <derivirana_varijabla naziv="DomainObject.Predmet.ProtustrankaFormatedWithAdressOIB_1"> AGRO CANAVIA d.o.o. za proizvodnju i preradu prehrambenih proizvoda, trgovinu i usluge, OIB 01799342056, Mikulići 36, 20215 Mikulići</derivirana_varijabla>
  </DomainObject.Predmet.ProtustrankaFormatedWithAdressOIB>
  <DomainObject.Predmet.ProtustrankaWithAdress>
    <izvorni_sadrzaj>AGRO CANAVIA d.o.o. za proizvodnju i preradu prehrambenih proizvoda, trgovinu i usluge Mikulići 36, 20215 Mikulići</izvorni_sadrzaj>
    <derivirana_varijabla naziv="DomainObject.Predmet.ProtustrankaWithAdress_1">AGRO CANAVIA d.o.o. za proizvodnju i preradu prehrambenih proizvoda, trgovinu i usluge Mikulići 36, 20215 Mikulići</derivirana_varijabla>
  </DomainObject.Predmet.ProtustrankaWithAdress>
  <DomainObject.Predmet.ProtustrankaWithAdressOIB>
    <izvorni_sadrzaj>AGRO CANAVIA d.o.o. za proizvodnju i preradu prehrambenih proizvoda, trgovinu i usluge, OIB 01799342056, Mikulići 36, 20215 Mikulići</izvorni_sadrzaj>
    <derivirana_varijabla naziv="DomainObject.Predmet.ProtustrankaWithAdressOIB_1">AGRO CANAVIA d.o.o. za proizvodnju i preradu prehrambenih proizvoda, trgovinu i usluge, OIB 01799342056, Mikulići 36, 20215 Mikulići</derivirana_varijabla>
  </DomainObject.Predmet.ProtustrankaWithAdressOIB>
  <DomainObject.Predmet.ProtustrankaNazivFormated>
    <izvorni_sadrzaj>AGRO CANAVIA d.o.o. za proizvodnju i preradu prehrambenih proizvoda, trgovinu i usluge</izvorni_sadrzaj>
    <derivirana_varijabla naziv="DomainObject.Predmet.ProtustrankaNazivFormated_1">AGRO CANAVIA d.o.o. za proizvodnju i preradu prehrambenih proizvoda, trgovinu i usluge</derivirana_varijabla>
  </DomainObject.Predmet.ProtustrankaNazivFormated>
  <DomainObject.Predmet.ProtustrankaNazivFormatedOIB>
    <izvorni_sadrzaj>AGRO CANAVIA d.o.o. za proizvodnju i preradu prehrambenih proizvoda, trgovinu i usluge, OIB 01799342056</izvorni_sadrzaj>
    <derivirana_varijabla naziv="DomainObject.Predmet.ProtustrankaNazivFormatedOIB_1">AGRO CANAVIA d.o.o. za proizvodnju i preradu prehrambenih proizvoda, trgovinu i usluge, OIB 01799342056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109255.82</izvorni_sadrzaj>
    <derivirana_varijabla naziv="DomainObject.Predmet.TrenutnaVrijednost_1">109255.82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AGRO CANAVIA d.o.o. za proizvodnju i preradu prehrambenih proizvoda, trgovinu i usluge</item>
    </izvorni_sadrzaj>
    <derivirana_varijabla naziv="DomainObject.Predmet.ProtuStrankaListFormated_1">
      <item>AGRO CANAVIA d.o.o. za proizvodnju i preradu prehrambenih proizvoda, trgovinu i usluge</item>
    </derivirana_varijabla>
  </DomainObject.Predmet.ProtuStrankaListFormated>
  <DomainObject.Predmet.ProtuStrankaListFormatedOIB>
    <izvorni_sadrzaj>
      <item>AGRO CANAVIA d.o.o. za proizvodnju i preradu prehrambenih proizvoda, trgovinu i usluge, OIB 01799342056</item>
    </izvorni_sadrzaj>
    <derivirana_varijabla naziv="DomainObject.Predmet.ProtuStrankaListFormatedOIB_1">
      <item>AGRO CANAVIA d.o.o. za proizvodnju i preradu prehrambenih proizvoda, trgovinu i usluge, OIB 01799342056</item>
    </derivirana_varijabla>
  </DomainObject.Predmet.ProtuStrankaListFormatedOIB>
  <DomainObject.Predmet.ProtuStrankaListFormatedWithAdress>
    <izvorni_sadrzaj>
      <item>AGRO CANAVIA d.o.o. za proizvodnju i preradu prehrambenih proizvoda, trgovinu i usluge, Mikulići 36, 20215 Mikulići</item>
    </izvorni_sadrzaj>
    <derivirana_varijabla naziv="DomainObject.Predmet.ProtuStrankaListFormatedWithAdress_1">
      <item>AGRO CANAVIA d.o.o. za proizvodnju i preradu prehrambenih proizvoda, trgovinu i usluge, Mikulići 36, 20215 Mikulići</item>
    </derivirana_varijabla>
  </DomainObject.Predmet.ProtuStrankaListFormatedWithAdress>
  <DomainObject.Predmet.ProtuStrankaListFormatedWithAdressOIB>
    <izvorni_sadrzaj>
      <item>AGRO CANAVIA d.o.o. za proizvodnju i preradu prehrambenih proizvoda, trgovinu i usluge, OIB 01799342056, Mikulići 36, 20215 Mikulići</item>
    </izvorni_sadrzaj>
    <derivirana_varijabla naziv="DomainObject.Predmet.ProtuStrankaListFormatedWithAdressOIB_1">
      <item>AGRO CANAVIA d.o.o. za proizvodnju i preradu prehrambenih proizvoda, trgovinu i usluge, OIB 01799342056, Mikulići 36, 20215 Mikulići</item>
    </derivirana_varijabla>
  </DomainObject.Predmet.ProtuStrankaListFormatedWithAdressOIB>
  <DomainObject.Predmet.ProtuStrankaListNazivFormated>
    <izvorni_sadrzaj>
      <item>AGRO CANAVIA d.o.o. za proizvodnju i preradu prehrambenih proizvoda, trgovinu i usluge</item>
    </izvorni_sadrzaj>
    <derivirana_varijabla naziv="DomainObject.Predmet.ProtuStrankaListNazivFormated_1">
      <item>AGRO CANAVIA d.o.o. za proizvodnju i preradu prehrambenih proizvoda, trgovinu i usluge</item>
    </derivirana_varijabla>
  </DomainObject.Predmet.ProtuStrankaListNazivFormated>
  <DomainObject.Predmet.ProtuStrankaListNazivFormatedOIB>
    <izvorni_sadrzaj>
      <item>AGRO CANAVIA d.o.o. za proizvodnju i preradu prehrambenih proizvoda, trgovinu i usluge, OIB 01799342056</item>
    </izvorni_sadrzaj>
    <derivirana_varijabla naziv="DomainObject.Predmet.ProtuStrankaListNazivFormatedOIB_1">
      <item>AGRO CANAVIA d.o.o. za proizvodnju i preradu prehrambenih proizvoda, trgovinu i usluge, OIB 01799342056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AGRO CANAVIA d.o.o. za proizvodnju i preradu prehrambenih proizvoda, trgovinu i usluge</izvorni_sadrzaj>
    <derivirana_varijabla naziv="DomainObject.Predmet.ProtustrankaIDrugi_1">AGRO CANAVIA d.o.o. za proizvodnju i preradu prehrambenih proizvoda, trgovinu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AGRO CANAVIA d.o.o. za proizvodnju i preradu prehrambenih proizvoda, trgovinu i usluge, OIB 01799342056, Mikulići 36, 20215 Mikulići</izvorni_sadrzaj>
    <derivirana_varijabla naziv="DomainObject.Predmet.ProtustrankaIDrugiAdressOIB_1">AGRO CANAVIA d.o.o. za proizvodnju i preradu prehrambenih proizvoda, trgovinu i usluge, OIB 01799342056, Mikulići 36, 20215 Mikulići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AGRO CANAVIA d.o.o. za proizvodnju i preradu prehrambenih proizvoda, trgovinu i usluge</item>
    </izvorni_sadrzaj>
    <derivirana_varijabla naziv="DomainObject.Predmet.SudioniciListNaziv_1">
      <item>Financijska agencija,RC Split,Podružnica Dubrovnik</item>
      <item>AGRO CANAVIA d.o.o. za proizvodnju i preradu prehrambenih proizvoda, trgovinu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AGRO CANAVIA d.o.o. za proizvodnju i preradu prehrambenih proizvoda, trgovinu i usluge, OIB 01799342056, Mikulići 36,20215 Mikulići</item>
    </izvorni_sadrzaj>
    <derivirana_varijabla naziv="DomainObject.Predmet.SudioniciListAdressOIB_1">
      <item>Financijska agencija,RC Split,Podružnica Dubrovnik, OIB 85821130368, Vukovarska 2,20000 Dubrovnik</item>
      <item>AGRO CANAVIA d.o.o. za proizvodnju i preradu prehrambenih proizvoda, trgovinu i usluge, OIB 01799342056, Mikulići 36,20215 Mikulići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01799342056</item>
    </izvorni_sadrzaj>
    <derivirana_varijabla naziv="DomainObject.Predmet.SudioniciListNazivOIB_1">
      <item>, OIB 85821130368</item>
      <item>, OIB 01799342056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9A741-1207-4073-81FE-02EC2EC3D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1696</properties:Characters>
  <properties:Lines>51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2015-12-07T12:43:00Z</cp:lastPrinted>
  <dcterms:modified xmlns:xsi="http://www.w3.org/2001/XMLSchema-instance" xsi:type="dcterms:W3CDTF">2015-12-08T09:09:00Z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