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d17c" w14:paraId="6f7d17c" w:rsidRDefault="00C64EB0" w:rsidP="00C64EB0" w:rsidR="00C64EB0" w:rsidRPr="00174532">
      <w:pPr>
        <w15:collapsed w:val="false"/>
        <w:rPr>
          <w:rFonts w:cs="Arial" w:hAnsi="Arial" w:ascii="Arial"/>
          <w:sz w:val="22"/>
          <w:szCs w:val="22"/>
        </w:rPr>
      </w:pPr>
      <w:bookmarkStart w:name="_GoBack" w:id="0"/>
      <w:bookmarkEnd w:id="0"/>
    </w:p>
    <w:p w:rsidRDefault="00C64EB0" w:rsidP="00C64EB0" w:rsidR="00C64EB0" w:rsidRPr="003573CC"/>
    <w:p w:rsidRDefault="00C64EB0" w:rsidP="00C64EB0" w:rsidR="00C64EB0" w:rsidRPr="007B1E6A"/>
    <w:p w:rsidRDefault="00C64EB0" w:rsidP="00C64EB0" w:rsidR="00C64EB0" w:rsidRPr="007B1E6A">
      <w:pPr>
        <w:jc w:val="right"/>
      </w:pPr>
      <w:r w:rsidRPr="007B1E6A">
        <w:tab/>
      </w:r>
      <w:r w:rsidRPr="007B1E6A">
        <w:tab/>
        <w:t xml:space="preserve">1 St </w:t>
      </w:r>
      <w:r w:rsidR="00F434E0" w:rsidRPr="007B1E6A">
        <w:t>–</w:t>
      </w:r>
      <w:r w:rsidRPr="007B1E6A">
        <w:t xml:space="preserve"> </w:t>
      </w:r>
      <w:r w:rsidR="00AE411C">
        <w:t>955/16-8</w:t>
      </w:r>
    </w:p>
    <w:p w:rsidRDefault="00C64EB0" w:rsidP="00C64EB0" w:rsidR="00C64EB0" w:rsidRPr="007B1E6A">
      <w:r w:rsidRPr="007B1E6A">
        <w:t>REPUBLIKA HRVATSKA</w:t>
      </w:r>
    </w:p>
    <w:p w:rsidRDefault="00C64EB0" w:rsidP="00C64EB0" w:rsidR="00C64EB0" w:rsidRPr="007B1E6A">
      <w:r w:rsidRPr="007B1E6A">
        <w:t>TRGOVAČKI SUD U ZADRU</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0527C6" w:rsidR="0026493A" w:rsidRPr="001C5505">
      <w:pPr>
        <w:ind w:firstLine="708"/>
        <w:jc w:val="both"/>
      </w:pPr>
      <w:r>
        <w:t>T</w:t>
      </w:r>
      <w:r w:rsidRPr="001C5505">
        <w:t>rgovački sud u Zadru (OIB:39670464653) po sucu tog suda Ardeni Bajlo u stečajnom postupku nad stečajnim dužnikom</w:t>
      </w:r>
      <w:r w:rsidR="00215A8F">
        <w:t xml:space="preserve"> </w:t>
      </w:r>
      <w:r w:rsidR="00AE411C">
        <w:t xml:space="preserve">Stečajna masa iza </w:t>
      </w:r>
      <w:r w:rsidR="00AE411C" w:rsidRPr="00017E22">
        <w:t>PLODINE d.d. u stečaju</w:t>
      </w:r>
      <w:r w:rsidR="00AE411C">
        <w:t xml:space="preserve"> </w:t>
      </w:r>
      <w:r w:rsidR="00AE411C" w:rsidRPr="00017E22">
        <w:t>Zadar,</w:t>
      </w:r>
      <w:r w:rsidR="00AE411C">
        <w:t xml:space="preserve"> </w:t>
      </w:r>
      <w:r w:rsidR="00AE411C" w:rsidRPr="00017E22">
        <w:t>OIB: 20344716446</w:t>
      </w:r>
      <w:r w:rsidR="00AE411C" w:rsidRPr="005C4636">
        <w:t xml:space="preserve">, dana </w:t>
      </w:r>
      <w:r w:rsidR="00AE411C">
        <w:t>18. listopada 2016.</w:t>
      </w:r>
    </w:p>
    <w:p w:rsidRDefault="00C64EB0" w:rsidP="00486D35" w:rsidR="00C64EB0" w:rsidRPr="007B1E6A">
      <w:pPr>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AE411C" w:rsidP="00AE411C" w:rsidR="00AE411C">
      <w:pPr>
        <w:pStyle w:val="Odlomakpopisa"/>
        <w:numPr>
          <w:ilvl w:val="0"/>
          <w:numId w:val="4"/>
        </w:numPr>
        <w:jc w:val="both"/>
      </w:pPr>
      <w:r w:rsidRPr="00D35C6E">
        <w:t xml:space="preserve">Stečajnom upravitelju </w:t>
      </w:r>
      <w:r>
        <w:t>Branku Moriću</w:t>
      </w:r>
      <w:r w:rsidRPr="00D35C6E">
        <w:t xml:space="preserve"> određuje se nagrada za rad u</w:t>
      </w:r>
      <w:r>
        <w:t xml:space="preserve"> </w:t>
      </w:r>
      <w:r w:rsidRPr="00D35C6E">
        <w:t xml:space="preserve">iznosu od </w:t>
      </w:r>
      <w:r>
        <w:t>66.108,86</w:t>
      </w:r>
      <w:r w:rsidRPr="00D35C6E">
        <w:t xml:space="preserve"> kuna. </w:t>
      </w:r>
    </w:p>
    <w:p w:rsidRDefault="00AE411C" w:rsidP="00AE411C" w:rsidR="00AE411C">
      <w:pPr>
        <w:pStyle w:val="Odlomakpopisa"/>
        <w:ind w:left="0"/>
        <w:jc w:val="both"/>
      </w:pPr>
    </w:p>
    <w:p w:rsidRDefault="00AE411C" w:rsidP="00AE411C" w:rsidR="00AE411C" w:rsidRPr="00140665">
      <w:pPr>
        <w:numPr>
          <w:ilvl w:val="0"/>
          <w:numId w:val="4"/>
        </w:numPr>
        <w:jc w:val="both"/>
      </w:pPr>
      <w:r w:rsidRPr="00D35C6E">
        <w:t>I</w:t>
      </w:r>
      <w:r>
        <w:t>splate</w:t>
      </w:r>
      <w:r w:rsidRPr="00D35C6E">
        <w:t xml:space="preserve"> iz točke I.</w:t>
      </w:r>
      <w:r>
        <w:t xml:space="preserve"> </w:t>
      </w:r>
      <w:r w:rsidRPr="00D35C6E">
        <w:t xml:space="preserve">ovog rješenja će se </w:t>
      </w:r>
      <w:r>
        <w:t xml:space="preserve">izvršiti </w:t>
      </w:r>
      <w:r w:rsidRPr="00D35C6E">
        <w:t xml:space="preserve">sa </w:t>
      </w:r>
      <w:r w:rsidRPr="00140665">
        <w:t>računa stečajnog dužnika.</w:t>
      </w:r>
    </w:p>
    <w:p w:rsidRDefault="00AE411C" w:rsidP="00AE411C" w:rsidR="00AE411C">
      <w:pPr>
        <w:pStyle w:val="Odlomakpopisa"/>
        <w:rPr>
          <w:b/>
        </w:rPr>
      </w:pPr>
    </w:p>
    <w:p w:rsidRDefault="00AE411C" w:rsidP="00AE411C" w:rsidR="00AE411C" w:rsidRPr="009B0692">
      <w:pPr>
        <w:jc w:val="both"/>
      </w:pPr>
    </w:p>
    <w:p w:rsidRDefault="00AE411C" w:rsidP="00AE411C" w:rsidR="00AE411C" w:rsidRPr="00D35C6E"/>
    <w:p w:rsidRDefault="00AE411C" w:rsidP="00AE411C" w:rsidR="00AE411C" w:rsidRPr="00D35C6E">
      <w:pPr>
        <w:jc w:val="center"/>
      </w:pPr>
      <w:r w:rsidRPr="00D35C6E">
        <w:t>O b r a z l o ž e n j e</w:t>
      </w:r>
    </w:p>
    <w:p w:rsidRDefault="00AE411C" w:rsidP="00AE411C" w:rsidR="00AE411C" w:rsidRPr="00D35C6E">
      <w:pPr>
        <w:jc w:val="both"/>
      </w:pPr>
    </w:p>
    <w:p w:rsidRDefault="00AE411C" w:rsidP="00AE411C" w:rsidR="00AE411C">
      <w:pPr>
        <w:ind w:firstLine="708"/>
        <w:jc w:val="both"/>
      </w:pPr>
      <w:r w:rsidRPr="00D35C6E">
        <w:t>Stečajni upravitelj podnio je prijedlog za određivanje nagrade. Obzirom da je nad ovim stečajnim dužnikom zaključen stečajni postupak te obzirom da je nakon zaključenja stečajnog postupka imenovan stečajnim upraviteljem stečajne mase</w:t>
      </w:r>
      <w:r>
        <w:t xml:space="preserve"> i</w:t>
      </w:r>
      <w:r w:rsidRPr="00D35C6E">
        <w:t xml:space="preserve"> </w:t>
      </w:r>
      <w:r w:rsidRPr="00F739C9">
        <w:t>proveo naknadnu diobu iz naknadno unovčene stečajne mase</w:t>
      </w:r>
      <w:r w:rsidRPr="00D35C6E">
        <w:t>, to su se stekli uvjeti za određivanje ove nagrade predviđeni člankom 1</w:t>
      </w:r>
      <w:r>
        <w:t>3</w:t>
      </w:r>
      <w:r w:rsidRPr="00D35C6E">
        <w:t xml:space="preserve">. Uredbe o kriteriju i načinu obračuna i plaćanja nagrada stečajnim upraviteljima (Narodne novine broj </w:t>
      </w:r>
      <w:r>
        <w:t>105/15</w:t>
      </w:r>
      <w:r w:rsidRPr="00D35C6E">
        <w:t>)</w:t>
      </w:r>
      <w:r>
        <w:t xml:space="preserve">. </w:t>
      </w:r>
    </w:p>
    <w:p w:rsidRDefault="00AE411C" w:rsidP="00AE411C" w:rsidR="00AE411C" w:rsidRPr="00D35C6E">
      <w:pPr>
        <w:ind w:firstLine="708"/>
        <w:jc w:val="both"/>
      </w:pPr>
      <w:r>
        <w:t>S</w:t>
      </w:r>
      <w:r w:rsidRPr="00D35C6E">
        <w:t xml:space="preserve">toga </w:t>
      </w:r>
      <w:r>
        <w:t xml:space="preserve">je </w:t>
      </w:r>
      <w:r w:rsidRPr="00D35C6E">
        <w:t xml:space="preserve">odlučeno kao u izreci. </w:t>
      </w:r>
    </w:p>
    <w:p w:rsidRDefault="00AE411C" w:rsidP="00AE411C" w:rsidR="00AE411C" w:rsidRPr="00D35C6E">
      <w:pPr>
        <w:rPr>
          <w:b/>
        </w:rPr>
      </w:pPr>
    </w:p>
    <w:p w:rsidRDefault="00AE411C" w:rsidP="00AE411C" w:rsidR="00AE411C" w:rsidRPr="00D35C6E">
      <w:pPr>
        <w:jc w:val="center"/>
      </w:pPr>
      <w:r w:rsidRPr="00D35C6E">
        <w:t xml:space="preserve">U Zadru, </w:t>
      </w:r>
      <w:r>
        <w:t>18. listopada 2016</w:t>
      </w:r>
      <w:r w:rsidRPr="00D35C6E">
        <w:t xml:space="preserve">. </w:t>
      </w:r>
    </w:p>
    <w:p w:rsidRDefault="00AE411C" w:rsidP="00AE411C" w:rsidR="00AE411C" w:rsidRPr="00D35C6E">
      <w:pPr>
        <w:jc w:val="center"/>
      </w:pPr>
    </w:p>
    <w:p w:rsidRDefault="00AE411C" w:rsidP="00AE411C" w:rsidR="00AE411C" w:rsidRPr="00D35C6E">
      <w:pPr>
        <w:ind w:firstLine="708" w:left="4956"/>
        <w:jc w:val="center"/>
      </w:pPr>
      <w:r>
        <w:t>S</w:t>
      </w:r>
      <w:r w:rsidRPr="00D35C6E">
        <w:t>udac</w:t>
      </w:r>
    </w:p>
    <w:p w:rsidRDefault="00AE411C" w:rsidP="00AE411C" w:rsidR="00AE411C" w:rsidRPr="00D35C6E">
      <w:pPr>
        <w:ind w:left="5664"/>
      </w:pPr>
      <w:r w:rsidRPr="00D35C6E">
        <w:t xml:space="preserve">              </w:t>
      </w:r>
      <w:r>
        <w:t xml:space="preserve">   </w:t>
      </w:r>
      <w:r w:rsidRPr="00D35C6E">
        <w:t xml:space="preserve">Ardena Bajlo </w:t>
      </w:r>
    </w:p>
    <w:p w:rsidRDefault="00AE411C" w:rsidP="00AE411C" w:rsidR="00AE411C" w:rsidRPr="00D35C6E">
      <w:pPr>
        <w:ind w:left="5664"/>
      </w:pPr>
    </w:p>
    <w:p w:rsidRDefault="00AE411C" w:rsidP="00AE411C" w:rsidR="00AE411C"/>
    <w:p w:rsidRDefault="00AE411C" w:rsidP="00AE411C" w:rsidR="00AE411C" w:rsidRPr="007962EB">
      <w:r w:rsidRPr="007962EB">
        <w:t xml:space="preserve">UPUTA O PRAVNOM LIJEKU:  </w:t>
      </w:r>
    </w:p>
    <w:p w:rsidRDefault="00AE411C" w:rsidP="00AE411C" w:rsidR="00AE411C" w:rsidRPr="00D35C6E">
      <w:pPr>
        <w:jc w:val="both"/>
      </w:pPr>
      <w:r w:rsidRPr="00D35C6E">
        <w:t xml:space="preserve">Protiv ovog rješenja stečajni upravitelj i stečajni vjerovnici imaju pravo na žalbu koja se u roku od 8 dana u tri primjerka podnosi ovom sudu. </w:t>
      </w:r>
    </w:p>
    <w:p w:rsidRDefault="00AE411C" w:rsidP="00AE411C" w:rsidR="00AE411C" w:rsidRPr="00D35C6E"/>
    <w:p w:rsidRDefault="00AE411C" w:rsidP="00AE411C" w:rsidR="00AE411C" w:rsidRPr="00D35C6E">
      <w:r w:rsidRPr="00D35C6E">
        <w:t>Dostaviti:</w:t>
      </w:r>
    </w:p>
    <w:p w:rsidRDefault="00AE411C" w:rsidP="00AE411C" w:rsidR="00AE411C" w:rsidRPr="00D35C6E">
      <w:pPr>
        <w:numPr>
          <w:ilvl w:val="0"/>
          <w:numId w:val="5"/>
        </w:numPr>
      </w:pPr>
      <w:r w:rsidRPr="00D35C6E">
        <w:t>stečajnom upravitelju</w:t>
      </w:r>
    </w:p>
    <w:p w:rsidRDefault="00AE411C" w:rsidP="00AE411C" w:rsidR="00AE411C">
      <w:pPr>
        <w:numPr>
          <w:ilvl w:val="0"/>
          <w:numId w:val="5"/>
        </w:numPr>
      </w:pPr>
      <w:r w:rsidRPr="00D35C6E">
        <w:t xml:space="preserve">na </w:t>
      </w:r>
      <w:r>
        <w:t>e-</w:t>
      </w:r>
      <w:r w:rsidRPr="00D35C6E">
        <w:t xml:space="preserve">oglasnu ploču </w:t>
      </w:r>
    </w:p>
    <w:p w:rsidRDefault="00AE411C" w:rsidP="00AE411C" w:rsidR="00B3003A">
      <w:pPr>
        <w:numPr>
          <w:ilvl w:val="0"/>
          <w:numId w:val="5"/>
        </w:numPr>
      </w:pPr>
      <w:r w:rsidRPr="00D35C6E">
        <w:t>u spis</w:t>
      </w:r>
    </w:p>
    <w:sectPr w:rsidSect="00AB6C4C" w:rsidR="00B3003A">
      <w:pgSz w:code="9"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527C6"/>
    <w:rsid w:val="000819A4"/>
    <w:rsid w:val="00090759"/>
    <w:rsid w:val="0009493F"/>
    <w:rsid w:val="000D032C"/>
    <w:rsid w:val="000F3DB2"/>
    <w:rsid w:val="00174532"/>
    <w:rsid w:val="00176680"/>
    <w:rsid w:val="00196233"/>
    <w:rsid w:val="001C544E"/>
    <w:rsid w:val="001E2171"/>
    <w:rsid w:val="00205775"/>
    <w:rsid w:val="00213032"/>
    <w:rsid w:val="00215A8F"/>
    <w:rsid w:val="002259A2"/>
    <w:rsid w:val="0026493A"/>
    <w:rsid w:val="00266557"/>
    <w:rsid w:val="0027713E"/>
    <w:rsid w:val="002A164D"/>
    <w:rsid w:val="002B1C76"/>
    <w:rsid w:val="002B6ABF"/>
    <w:rsid w:val="00331B3A"/>
    <w:rsid w:val="003513F2"/>
    <w:rsid w:val="003573CC"/>
    <w:rsid w:val="00371D43"/>
    <w:rsid w:val="00384818"/>
    <w:rsid w:val="003A1FC0"/>
    <w:rsid w:val="003E0805"/>
    <w:rsid w:val="003F0309"/>
    <w:rsid w:val="004630AA"/>
    <w:rsid w:val="00481705"/>
    <w:rsid w:val="00486D35"/>
    <w:rsid w:val="005A029D"/>
    <w:rsid w:val="005A216F"/>
    <w:rsid w:val="005A5EB5"/>
    <w:rsid w:val="005C5B26"/>
    <w:rsid w:val="005E425A"/>
    <w:rsid w:val="00613476"/>
    <w:rsid w:val="00615D63"/>
    <w:rsid w:val="00630EA3"/>
    <w:rsid w:val="00633783"/>
    <w:rsid w:val="00634CED"/>
    <w:rsid w:val="00640DD5"/>
    <w:rsid w:val="006A166F"/>
    <w:rsid w:val="006B6E1C"/>
    <w:rsid w:val="006D30A4"/>
    <w:rsid w:val="00710A26"/>
    <w:rsid w:val="00731A40"/>
    <w:rsid w:val="007421EA"/>
    <w:rsid w:val="00794C76"/>
    <w:rsid w:val="007B1E6A"/>
    <w:rsid w:val="007B57FF"/>
    <w:rsid w:val="007C6BF1"/>
    <w:rsid w:val="007D22D4"/>
    <w:rsid w:val="007E15DF"/>
    <w:rsid w:val="00817F69"/>
    <w:rsid w:val="00833D9A"/>
    <w:rsid w:val="00867F6E"/>
    <w:rsid w:val="00886894"/>
    <w:rsid w:val="00890095"/>
    <w:rsid w:val="008F62EA"/>
    <w:rsid w:val="00911FC8"/>
    <w:rsid w:val="009250E5"/>
    <w:rsid w:val="009433E3"/>
    <w:rsid w:val="00986612"/>
    <w:rsid w:val="009909B0"/>
    <w:rsid w:val="009920C6"/>
    <w:rsid w:val="009A60C6"/>
    <w:rsid w:val="009B4F44"/>
    <w:rsid w:val="009E1B98"/>
    <w:rsid w:val="00A3183B"/>
    <w:rsid w:val="00A91588"/>
    <w:rsid w:val="00AB6C4C"/>
    <w:rsid w:val="00AB7907"/>
    <w:rsid w:val="00AD34EC"/>
    <w:rsid w:val="00AE2C6C"/>
    <w:rsid w:val="00AE411C"/>
    <w:rsid w:val="00B13555"/>
    <w:rsid w:val="00B3003A"/>
    <w:rsid w:val="00B3119E"/>
    <w:rsid w:val="00B41F9A"/>
    <w:rsid w:val="00B4287C"/>
    <w:rsid w:val="00B50947"/>
    <w:rsid w:val="00B74A47"/>
    <w:rsid w:val="00B86F75"/>
    <w:rsid w:val="00BB192C"/>
    <w:rsid w:val="00BE1D8F"/>
    <w:rsid w:val="00C64EB0"/>
    <w:rsid w:val="00CA2AA9"/>
    <w:rsid w:val="00CE069C"/>
    <w:rsid w:val="00CF2E75"/>
    <w:rsid w:val="00CF7517"/>
    <w:rsid w:val="00D27BB2"/>
    <w:rsid w:val="00D375C3"/>
    <w:rsid w:val="00DB4782"/>
    <w:rsid w:val="00DC0A8E"/>
    <w:rsid w:val="00DD4D11"/>
    <w:rsid w:val="00E3307B"/>
    <w:rsid w:val="00E44A35"/>
    <w:rsid w:val="00E52205"/>
    <w:rsid w:val="00E62116"/>
    <w:rsid w:val="00E702CF"/>
    <w:rsid w:val="00EA687B"/>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AE411C"/>
    <w:pPr>
      <w:ind w:left="708"/>
    </w:pPr>
  </w:style>
  <w:style w:styleId="Tekstrezerviranogmjesta" w:type="character">
    <w:name w:val="Placeholder Text"/>
    <w:basedOn w:val="Zadanifontodlomka"/>
    <w:uiPriority w:val="99"/>
    <w:semiHidden/>
    <w:rsid w:val="00DC0A8E"/>
    <w:rPr>
      <w:color w:val="808080"/>
      <w:bdr w:space="0" w:sz="0" w:color="auto" w:val="none"/>
      <w:shd w:fill="auto" w:color="auto" w:val="clear"/>
    </w:rPr>
  </w:style>
  <w:style w:customStyle="true" w:styleId="eSPISCCParagraphDefaultFont" w:type="character">
    <w:name w:val="eSPIS_CC_Paragraph Default Font"/>
    <w:basedOn w:val="Zadanifontodlomka"/>
    <w:rsid w:val="00DC0A8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C0A8E"/>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C0A8E"/>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C0A8E"/>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AE411C"/>
    <w:pPr>
      <w:ind w:left="708"/>
    </w:pPr>
  </w:style>
  <w:style w:styleId="Tekstrezerviranogmjesta" w:type="character">
    <w:name w:val="Placeholder Text"/>
    <w:basedOn w:val="Zadanifontodlomka"/>
    <w:uiPriority w:val="99"/>
    <w:semiHidden/>
    <w:rsid w:val="00DC0A8E"/>
    <w:rPr>
      <w:color w:val="808080"/>
      <w:bdr w:color="auto" w:space="0" w:sz="0" w:val="none"/>
      <w:shd w:color="auto" w:fill="auto" w:val="clear"/>
    </w:rPr>
  </w:style>
  <w:style w:customStyle="1" w:styleId="eSPISCCParagraphDefaultFont" w:type="character">
    <w:name w:val="eSPIS_CC_Paragraph Default Font"/>
    <w:basedOn w:val="Zadanifontodlomka"/>
    <w:rsid w:val="00DC0A8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C0A8E"/>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C0A8E"/>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C0A8E"/>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2016.</izvorni_sadrzaj>
    <derivirana_varijabla naziv="DomainObject.Predmet.DatumOsnivanja_1">19.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listopada 2016.</izvorni_sadrzaj>
    <derivirana_varijabla naziv="DomainObject.Predmet.DatumRjesavanja_1">17.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BILO ST-31/02</izvorni_sadrzaj>
    <derivirana_varijabla naziv="DomainObject.Predmet.Opis_1">MIGRIRANO IZ IN2 IN2 napomene: PREDMET BILO ST-31/02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St-955/2016</izvorni_sadrzaj>
    <derivirana_varijabla naziv="DomainObject.Predmet.OznakaBroj_1">St-955/2016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PLODINE dioničko društvo za proizvodnju, trgovinu, turizam i usluge, u stečaju-STEČAJNA MASA-Naknadna dioba</izvorni_sadrzaj>
    <derivirana_varijabla naziv="DomainObject.Predmet.ProtustrankaFormated_1">  PLODINE dioničko društvo za proizvodnju, trgovinu, turizam i usluge, u stečaju-STEČAJNA MASA-Naknadna dioba</derivirana_varijabla>
  </DomainObject.Predmet.ProtustrankaFormated>
  <DomainObject.Predmet.ProtustrankaFormatedOIB>
    <izvorni_sadrzaj>  PLODINE dioničko društvo za proizvodnju, trgovinu, turizam i usluge, u stečaju-STEČAJNA MASA-Naknadna dioba</izvorni_sadrzaj>
    <derivirana_varijabla naziv="DomainObject.Predmet.ProtustrankaFormatedOIB_1">  PLODINE dioničko društvo za proizvodnju, trgovinu, turizam i usluge, u stečaju-STEČAJNA MASA-Naknadna dioba</derivirana_varijabla>
  </DomainObject.Predmet.ProtustrankaFormatedOIB>
  <DomainObject.Predmet.ProtustrankaFormatedWithAdress>
    <izvorni_sadrzaj> PLODINE dioničko društvo za proizvodnju, trgovinu, turizam i usluge, u stečaju-STEČAJNA MASA-Naknadna dioba, Stjepana Radića bb, Zadar</izvorni_sadrzaj>
    <derivirana_varijabla naziv="DomainObject.Predmet.ProtustrankaFormatedWithAdress_1"> PLODINE dioničko društvo za proizvodnju, trgovinu, turizam i usluge, u stečaju-STEČAJNA MASA-Naknadna dioba, Stjepana Radića bb, Zadar</derivirana_varijabla>
  </DomainObject.Predmet.ProtustrankaFormatedWithAdress>
  <DomainObject.Predmet.ProtustrankaFormatedWithAdressOIB>
    <izvorni_sadrzaj> PLODINE dioničko društvo za proizvodnju, trgovinu, turizam i usluge, u stečaju-STEČAJNA MASA-Naknadna dioba, Stjepana Radića bb, Zadar</izvorni_sadrzaj>
    <derivirana_varijabla naziv="DomainObject.Predmet.ProtustrankaFormatedWithAdressOIB_1"> PLODINE dioničko društvo za proizvodnju, trgovinu, turizam i usluge, u stečaju-STEČAJNA MASA-Naknadna dioba, Stjepana Radića bb, Zadar</derivirana_varijabla>
  </DomainObject.Predmet.ProtustrankaFormatedWithAdressOIB>
  <DomainObject.Predmet.ProtustrankaWithAdress>
    <izvorni_sadrzaj>PLODINE dioničko društvo za proizvodnju, trgovinu, turizam i usluge, u stečaju-STEČAJNA MASA-Naknadna dioba Stjepana Radića bb, Zadar</izvorni_sadrzaj>
    <derivirana_varijabla naziv="DomainObject.Predmet.ProtustrankaWithAdress_1">PLODINE dioničko društvo za proizvodnju, trgovinu, turizam i usluge, u stečaju-STEČAJNA MASA-Naknadna dioba Stjepana Radića bb, Zadar</derivirana_varijabla>
  </DomainObject.Predmet.ProtustrankaWithAdress>
  <DomainObject.Predmet.ProtustrankaWithAdressOIB>
    <izvorni_sadrzaj>PLODINE dioničko društvo za proizvodnju, trgovinu, turizam i usluge, u stečaju-STEČAJNA MASA-Naknadna dioba, Stjepana Radića bb, Zadar</izvorni_sadrzaj>
    <derivirana_varijabla naziv="DomainObject.Predmet.ProtustrankaWithAdressOIB_1">PLODINE dioničko društvo za proizvodnju, trgovinu, turizam i usluge, u stečaju-STEČAJNA MASA-Naknadna dioba, Stjepana Radića bb, Zadar</derivirana_varijabla>
  </DomainObject.Predmet.ProtustrankaWithAdressOIB>
  <DomainObject.Predmet.ProtustrankaNazivFormated>
    <izvorni_sadrzaj>PLODINE dioničko društvo za proizvodnju, trgovinu, turizam i usluge, u stečaju-STEČAJNA MASA-Naknadna dioba</izvorni_sadrzaj>
    <derivirana_varijabla naziv="DomainObject.Predmet.ProtustrankaNazivFormated_1">PLODINE dioničko društvo za proizvodnju, trgovinu, turizam i usluge, u stečaju-STEČAJNA MASA-Naknadna dioba</derivirana_varijabla>
  </DomainObject.Predmet.ProtustrankaNazivFormated>
  <DomainObject.Predmet.ProtustrankaNazivFormatedOIB>
    <izvorni_sadrzaj>PLODINE dioničko društvo za proizvodnju, trgovinu, turizam i usluge, u stečaju-STEČAJNA MASA-Naknadna dioba</izvorni_sadrzaj>
    <derivirana_varijabla naziv="DomainObject.Predmet.ProtustrankaNazivFormatedOIB_1">PLODINE dioničko društvo za proizvodnju, trgovinu, turizam i usluge, u stečaju-STEČAJNA MASA-Naknadna dioba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 Branko Morić</izvorni_sadrzaj>
    <derivirana_varijabla naziv="DomainObject.Predmet.StrankaFormated_1">  STEČAJNI UPRAVITELJ / Branko Morić</derivirana_varijabla>
  </DomainObject.Predmet.StrankaFormated>
  <DomainObject.Predmet.StrankaFormatedOIB>
    <izvorni_sadrzaj>  STEČAJNI UPRAVITELJ / Branko Morić</izvorni_sadrzaj>
    <derivirana_varijabla naziv="DomainObject.Predmet.StrankaFormatedOIB_1">  STEČAJNI UPRAVITELJ / Branko Morić</derivirana_varijabla>
  </DomainObject.Predmet.StrankaFormatedOIB>
  <DomainObject.Predmet.StrankaFormatedWithAdress>
    <izvorni_sadrzaj> STEČAJNI UPRAVITELJ / Branko Morić</izvorni_sadrzaj>
    <derivirana_varijabla naziv="DomainObject.Predmet.StrankaFormatedWithAdress_1"> STEČAJNI UPRAVITELJ / Branko Morić</derivirana_varijabla>
  </DomainObject.Predmet.StrankaFormatedWithAdress>
  <DomainObject.Predmet.StrankaFormatedWithAdressOIB>
    <izvorni_sadrzaj> STEČAJNI UPRAVITELJ / Branko Morić</izvorni_sadrzaj>
    <derivirana_varijabla naziv="DomainObject.Predmet.StrankaFormatedWithAdressOIB_1"> STEČAJNI UPRAVITELJ / Branko Morić</derivirana_varijabla>
  </DomainObject.Predmet.StrankaFormatedWithAdressOIB>
  <DomainObject.Predmet.StrankaWithAdress>
    <izvorni_sadrzaj>STEČAJNI UPRAVITELJ / Branko Morić </izvorni_sadrzaj>
    <derivirana_varijabla naziv="DomainObject.Predmet.StrankaWithAdress_1">STEČAJNI UPRAVITELJ / Branko Morić </derivirana_varijabla>
  </DomainObject.Predmet.StrankaWithAdress>
  <DomainObject.Predmet.StrankaWithAdressOIB>
    <izvorni_sadrzaj>STEČAJNI UPRAVITELJ / Branko Morić</izvorni_sadrzaj>
    <derivirana_varijabla naziv="DomainObject.Predmet.StrankaWithAdressOIB_1">STEČAJNI UPRAVITELJ / Branko Morić</derivirana_varijabla>
  </DomainObject.Predmet.StrankaWithAdressOIB>
  <DomainObject.Predmet.StrankaNazivFormated>
    <izvorni_sadrzaj>STEČAJNI UPRAVITELJ / Branko Morić</izvorni_sadrzaj>
    <derivirana_varijabla naziv="DomainObject.Predmet.StrankaNazivFormated_1">STEČAJNI UPRAVITELJ / Branko Morić</derivirana_varijabla>
  </DomainObject.Predmet.StrankaNazivFormated>
  <DomainObject.Predmet.StrankaNazivFormatedOIB>
    <izvorni_sadrzaj>STEČAJNI UPRAVITELJ / Branko Morić</izvorni_sadrzaj>
    <derivirana_varijabla naziv="DomainObject.Predmet.StrankaNazivFormatedOIB_1">STEČAJNI UPRAVITELJ / Branko Morić</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STEČAJNI UPRAVITELJ / Branko Morić</item>
    </izvorni_sadrzaj>
    <derivirana_varijabla naziv="DomainObject.Predmet.StrankaListFormated_1">
      <item>STEČAJNI UPRAVITELJ / Branko Morić</item>
    </derivirana_varijabla>
  </DomainObject.Predmet.StrankaListFormated>
  <DomainObject.Predmet.StrankaListFormatedOIB>
    <izvorni_sadrzaj>
      <item>STEČAJNI UPRAVITELJ / Branko Morić</item>
    </izvorni_sadrzaj>
    <derivirana_varijabla naziv="DomainObject.Predmet.StrankaListFormatedOIB_1">
      <item>STEČAJNI UPRAVITELJ / Branko Morić</item>
    </derivirana_varijabla>
  </DomainObject.Predmet.StrankaListFormatedOIB>
  <DomainObject.Predmet.StrankaListFormatedWithAdress>
    <izvorni_sadrzaj>
      <item>STEČAJNI UPRAVITELJ / Branko Morić</item>
    </izvorni_sadrzaj>
    <derivirana_varijabla naziv="DomainObject.Predmet.StrankaListFormatedWithAdress_1">
      <item>STEČAJNI UPRAVITELJ / Branko Morić</item>
    </derivirana_varijabla>
  </DomainObject.Predmet.StrankaListFormatedWithAdress>
  <DomainObject.Predmet.StrankaListFormatedWithAdressOIB>
    <izvorni_sadrzaj>
      <item>STEČAJNI UPRAVITELJ / Branko Morić</item>
    </izvorni_sadrzaj>
    <derivirana_varijabla naziv="DomainObject.Predmet.StrankaListFormatedWithAdressOIB_1">
      <item>STEČAJNI UPRAVITELJ / Branko Morić</item>
    </derivirana_varijabla>
  </DomainObject.Predmet.StrankaListFormatedWithAdressOIB>
  <DomainObject.Predmet.StrankaListNazivFormated>
    <izvorni_sadrzaj>
      <item>STEČAJNI UPRAVITELJ / Branko Morić</item>
    </izvorni_sadrzaj>
    <derivirana_varijabla naziv="DomainObject.Predmet.StrankaListNazivFormated_1">
      <item>STEČAJNI UPRAVITELJ / Branko Morić</item>
    </derivirana_varijabla>
  </DomainObject.Predmet.StrankaListNazivFormated>
  <DomainObject.Predmet.StrankaListNazivFormatedOIB>
    <izvorni_sadrzaj>
      <item>STEČAJNI UPRAVITELJ / Branko Morić</item>
    </izvorni_sadrzaj>
    <derivirana_varijabla naziv="DomainObject.Predmet.StrankaListNazivFormatedOIB_1">
      <item>STEČAJNI UPRAVITELJ / Branko Morić</item>
    </derivirana_varijabla>
  </DomainObject.Predmet.StrankaListNazivFormatedOIB>
  <DomainObject.Predmet.ProtuStrankaListFormated>
    <izvorni_sadrzaj>
      <item>PLODINE dioničko društvo za proizvodnju, trgovinu, turizam i usluge, u stečaju-STEČAJNA MASA-Naknadna dioba</item>
    </izvorni_sadrzaj>
    <derivirana_varijabla naziv="DomainObject.Predmet.ProtuStrankaListFormated_1">
      <item>PLODINE dioničko društvo za proizvodnju, trgovinu, turizam i usluge, u stečaju-STEČAJNA MASA-Naknadna dioba</item>
    </derivirana_varijabla>
  </DomainObject.Predmet.ProtuStrankaListFormated>
  <DomainObject.Predmet.ProtuStrankaListFormatedOIB>
    <izvorni_sadrzaj>
      <item>PLODINE dioničko društvo za proizvodnju, trgovinu, turizam i usluge, u stečaju-STEČAJNA MASA-Naknadna dioba</item>
    </izvorni_sadrzaj>
    <derivirana_varijabla naziv="DomainObject.Predmet.ProtuStrankaListFormatedOIB_1">
      <item>PLODINE dioničko društvo za proizvodnju, trgovinu, turizam i usluge, u stečaju-STEČAJNA MASA-Naknadna dioba</item>
    </derivirana_varijabla>
  </DomainObject.Predmet.ProtuStrankaListFormatedOIB>
  <DomainObject.Predmet.ProtuStrankaListFormatedWithAdress>
    <izvorni_sadrzaj>
      <item>PLODINE dioničko društvo za proizvodnju, trgovinu, turizam i usluge, u stečaju-STEČAJNA MASA-Naknadna dioba, Stjepana Radića bb, Zadar</item>
    </izvorni_sadrzaj>
    <derivirana_varijabla naziv="DomainObject.Predmet.ProtuStrankaListFormatedWithAdress_1">
      <item>PLODINE dioničko društvo za proizvodnju, trgovinu, turizam i usluge, u stečaju-STEČAJNA MASA-Naknadna dioba, Stjepana Radića bb, Zadar</item>
    </derivirana_varijabla>
  </DomainObject.Predmet.ProtuStrankaListFormatedWithAdress>
  <DomainObject.Predmet.ProtuStrankaListFormatedWithAdressOIB>
    <izvorni_sadrzaj>
      <item>PLODINE dioničko društvo za proizvodnju, trgovinu, turizam i usluge, u stečaju-STEČAJNA MASA-Naknadna dioba, Stjepana Radića bb, Zadar</item>
    </izvorni_sadrzaj>
    <derivirana_varijabla naziv="DomainObject.Predmet.ProtuStrankaListFormatedWithAdressOIB_1">
      <item>PLODINE dioničko društvo za proizvodnju, trgovinu, turizam i usluge, u stečaju-STEČAJNA MASA-Naknadna dioba, Stjepana Radića bb, Zadar</item>
    </derivirana_varijabla>
  </DomainObject.Predmet.ProtuStrankaListFormatedWithAdressOIB>
  <DomainObject.Predmet.ProtuStrankaListNazivFormated>
    <izvorni_sadrzaj>
      <item>PLODINE dioničko društvo za proizvodnju, trgovinu, turizam i usluge, u stečaju-STEČAJNA MASA-Naknadna dioba</item>
    </izvorni_sadrzaj>
    <derivirana_varijabla naziv="DomainObject.Predmet.ProtuStrankaListNazivFormated_1">
      <item>PLODINE dioničko društvo za proizvodnju, trgovinu, turizam i usluge, u stečaju-STEČAJNA MASA-Naknadna dioba</item>
    </derivirana_varijabla>
  </DomainObject.Predmet.ProtuStrankaListNazivFormated>
  <DomainObject.Predmet.ProtuStrankaListNazivFormatedOIB>
    <izvorni_sadrzaj>
      <item>PLODINE dioničko društvo za proizvodnju, trgovinu, turizam i usluge, u stečaju-STEČAJNA MASA-Naknadna dioba</item>
    </izvorni_sadrzaj>
    <derivirana_varijabla naziv="DomainObject.Predmet.ProtuStrankaListNazivFormatedOIB_1">
      <item>PLODINE dioničko društvo za proizvodnju, trgovinu, turizam i usluge, u stečaju-STEČAJNA MASA-Naknadna dioba</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STEČAJNI UPRAVITELJ / Branko Morić</izvorni_sadrzaj>
    <derivirana_varijabla naziv="DomainObject.Predmet.StrankaIDrugi_1">STEČAJNI UPRAVITELJ / Branko Morić</derivirana_varijabla>
  </DomainObject.Predmet.StrankaIDrugi>
  <DomainObject.Predmet.ProtustrankaIDrugi>
    <izvorni_sadrzaj>PLODINE dioničko društvo za proizvodnju, trgovinu, turizam i usluge, u stečaju-STEČAJNA MASA-Naknadna dioba</izvorni_sadrzaj>
    <derivirana_varijabla naziv="DomainObject.Predmet.ProtustrankaIDrugi_1">PLODINE dioničko društvo za proizvodnju, trgovinu, turizam i usluge, u stečaju-STEČAJNA MASA-Naknadna dioba</derivirana_varijabla>
  </DomainObject.Predmet.ProtustrankaIDrugi>
  <DomainObject.Predmet.StrankaIDrugiAdressOIB>
    <izvorni_sadrzaj>STEČAJNI UPRAVITELJ / Branko Morić</izvorni_sadrzaj>
    <derivirana_varijabla naziv="DomainObject.Predmet.StrankaIDrugiAdressOIB_1">STEČAJNI UPRAVITELJ / Branko Morić</derivirana_varijabla>
  </DomainObject.Predmet.StrankaIDrugiAdressOIB>
  <DomainObject.Predmet.ProtustrankaIDrugiAdressOIB>
    <izvorni_sadrzaj>PLODINE dioničko društvo za proizvodnju, trgovinu, turizam i usluge, u stečaju-STEČAJNA MASA-Naknadna dioba, Stjepana Radića bb, Zadar</izvorni_sadrzaj>
    <derivirana_varijabla naziv="DomainObject.Predmet.ProtustrankaIDrugiAdressOIB_1">PLODINE dioničko društvo za proizvodnju, trgovinu, turizam i usluge, u stečaju-STEČAJNA MASA-Naknadna dioba, Stjepana Radića 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listopada 2016.</izvorni_sadrzaj>
    <derivirana_varijabla naziv="DomainObject.Predmet.OdlukaRjesenje.DatumDonosenjaOdluke_1">17. listopada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St-955/2016-6</izvorni_sadrzaj>
    <derivirana_varijabla naziv="DomainObject.Predmet.OdlukaRjesenje.Oznaka_1">St-955/2016-6</derivirana_varijabla>
  </DomainObject.Predmet.OdlukaRjesenje.Oznaka>
  <DomainObject.Predmet.SudioniciListNaziv>
    <izvorni_sadrzaj>
      <item>PLODINE dioničko društvo za proizvodnju, trgovinu, turizam i usluge, u stečaju-STEČAJNA MASA-Naknadna dioba</item>
      <item>STEČAJNI UPRAVITELJ / Branko Morić</item>
    </izvorni_sadrzaj>
    <derivirana_varijabla naziv="DomainObject.Predmet.SudioniciListNaziv_1">
      <item>PLODINE dioničko društvo za proizvodnju, trgovinu, turizam i usluge, u stečaju-STEČAJNA MASA-Naknadna dioba</item>
      <item>STEČAJNI UPRAVITELJ / Branko Morić</item>
    </derivirana_varijabla>
  </DomainObject.Predmet.SudioniciListNaziv>
  <DomainObject.Predmet.SudioniciListAdressOIB>
    <izvorni_sadrzaj>
      <item>PLODINE dioničko društvo za proizvodnju, trgovinu, turizam i usluge, u stečaju-STEČAJNA MASA-Naknadna dioba, Stjepana Radića bb,Zadar</item>
      <item>STEČAJNI UPRAVITELJ / Branko Morić</item>
    </izvorni_sadrzaj>
    <derivirana_varijabla naziv="DomainObject.Predmet.SudioniciListAdressOIB_1">
      <item>PLODINE dioničko društvo za proizvodnju, trgovinu, turizam i usluge, u stečaju-STEČAJNA MASA-Naknadna dioba, Stjepana Radića bb,Zadar</item>
      <item>STEČAJNI UPRAVITELJ / Branko Morić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TSZD</properties:Company>
  <properties:Pages>1</properties:Pages>
  <properties:Words>235</properties:Words>
  <properties:Characters>1083</properties:Characters>
  <properties:Lines>50</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2016-10-18T08:16:00Z</dcterms:created>
  <dc:creator>abajlo</dc:creator>
  <cp:lastModifiedBy>wsadmin</cp:lastModifiedBy>
  <cp:lastPrinted>2016-10-18T08:16:00Z</cp:lastPrinted>
  <dcterms:modified xmlns:xsi="http://www.w3.org/2001/XMLSchema-instance" xsi:type="dcterms:W3CDTF">2016-10-18T11:06:00Z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