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c2e7" w14:paraId="a46c2e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B77D9">
        <w:t>YACHTSPED</w:t>
      </w:r>
      <w:r w:rsidR="00EC3C68">
        <w:t>,</w:t>
      </w:r>
      <w:r w:rsidR="00FB77D9">
        <w:t xml:space="preserve"> d.o.o., Ivana Gundulića 4, Split, OIB: 03738878315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D03906">
        <w:rPr>
          <w:lang w:val="hr-HR"/>
        </w:rPr>
        <w:t>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B77D9">
        <w:t>YACHTSPED</w:t>
      </w:r>
      <w:r w:rsidR="00EC3C68">
        <w:t>,</w:t>
      </w:r>
      <w:r w:rsidR="00FB77D9">
        <w:t xml:space="preserve"> d.o.o., Ivana Gundulića 4, Split, OIB: 03738878315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D03906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D03906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03906">
        <w:rPr>
          <w:lang w:val="hr-HR"/>
        </w:rPr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B77D9">
        <w:t>YACHTSPED</w:t>
      </w:r>
      <w:r w:rsidR="00EC3C68">
        <w:t>,</w:t>
      </w:r>
      <w:r w:rsidR="00FB77D9">
        <w:t xml:space="preserve"> d.o.o., Ivana Gundulića 4, Split, OIB: 03738878315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FB77D9">
        <w:t>YACHTSPED</w:t>
      </w:r>
      <w:r w:rsidR="00EC3C68">
        <w:t>,</w:t>
      </w:r>
      <w:r w:rsidR="00FB77D9">
        <w:t xml:space="preserve"> d.o.o., Ivana Gundulića 4, Split, OIB: 03738878315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B77D9">
        <w:rPr>
          <w:lang w:val="hr-HR"/>
        </w:rPr>
        <w:t>1255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B77D9">
        <w:rPr>
          <w:lang w:val="hr-HR"/>
        </w:rPr>
        <w:t>9.023,85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03906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03906" w:rsidP="00D03906" w:rsidR="00D03906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D0390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C55" w:rsidRPr="00515C5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C3C68">
      <w:t>.</w:t>
    </w:r>
    <w:r w:rsidR="00E6013F">
      <w:t>St-</w:t>
    </w:r>
    <w:r w:rsidR="00FB77D9">
      <w:t>234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B77D9">
      <w:t>234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15C55"/>
    <w:rsid w:val="00520023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03906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C3C68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75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YACHTSPED, d.o.o. za trgovinu  i agencijske usluge</izvorni_sadrzaj>
    <derivirana_varijabla naziv="DomainObject.Predmet.ProtustrankaFormated_1">  YACHTSPED, d.o.o. za trgovinu  i agencijske usluge</derivirana_varijabla>
  </DomainObject.Predmet.ProtustrankaFormated>
  <DomainObject.Predmet.ProtustrankaFormatedOIB>
    <izvorni_sadrzaj>  YACHTSPED, d.o.o. za trgovinu  i agencijske usluge, OIB 03738878315</izvorni_sadrzaj>
    <derivirana_varijabla naziv="DomainObject.Predmet.ProtustrankaFormatedOIB_1">  YACHTSPED, d.o.o. za trgovinu  i agencijske usluge, OIB 03738878315</derivirana_varijabla>
  </DomainObject.Predmet.ProtustrankaFormatedOIB>
  <DomainObject.Predmet.ProtustrankaFormatedWithAdress>
    <izvorni_sadrzaj> YACHTSPED, d.o.o. za trgovinu  i agencijske usluge, Ulica Ivana Gundulića 4, 21000 Split</izvorni_sadrzaj>
    <derivirana_varijabla naziv="DomainObject.Predmet.ProtustrankaFormatedWithAdress_1"> YACHTSPED, d.o.o. za trgovinu  i agencijske usluge, Ulica Ivana Gundulića 4, 21000 Split</derivirana_varijabla>
  </DomainObject.Predmet.ProtustrankaFormatedWithAdress>
  <DomainObject.Predmet.ProtustrankaFormatedWithAdressOIB>
    <izvorni_sadrzaj> YACHTSPED, d.o.o. za trgovinu  i agencijske usluge, OIB 03738878315, Ulica Ivana Gundulića 4, 21000 Split</izvorni_sadrzaj>
    <derivirana_varijabla naziv="DomainObject.Predmet.ProtustrankaFormatedWithAdressOIB_1"> YACHTSPED, d.o.o. za trgovinu  i agencijske usluge, OIB 03738878315, Ulica Ivana Gundulića 4, 21000 Split</derivirana_varijabla>
  </DomainObject.Predmet.ProtustrankaFormatedWithAdressOIB>
  <DomainObject.Predmet.ProtustrankaWithAdress>
    <izvorni_sadrzaj>YACHTSPED, d.o.o. za trgovinu  i agencijske usluge Ulica Ivana Gundulića 4, 21000 Split</izvorni_sadrzaj>
    <derivirana_varijabla naziv="DomainObject.Predmet.ProtustrankaWithAdress_1">YACHTSPED, d.o.o. za trgovinu  i agencijske usluge Ulica Ivana Gundulića 4, 21000 Split</derivirana_varijabla>
  </DomainObject.Predmet.ProtustrankaWithAdress>
  <DomainObject.Predmet.ProtustrankaWithAdressOIB>
    <izvorni_sadrzaj>YACHTSPED, d.o.o. za trgovinu  i agencijske usluge, OIB 03738878315, Ulica Ivana Gundulića 4, 21000 Split</izvorni_sadrzaj>
    <derivirana_varijabla naziv="DomainObject.Predmet.ProtustrankaWithAdressOIB_1">YACHTSPED, d.o.o. za trgovinu  i agencijske usluge, OIB 03738878315, Ulica Ivana Gundulića 4, 21000 Split</derivirana_varijabla>
  </DomainObject.Predmet.ProtustrankaWithAdressOIB>
  <DomainObject.Predmet.ProtustrankaNazivFormated>
    <izvorni_sadrzaj>YACHTSPED, d.o.o. za trgovinu  i agencijske usluge</izvorni_sadrzaj>
    <derivirana_varijabla naziv="DomainObject.Predmet.ProtustrankaNazivFormated_1">YACHTSPED, d.o.o. za trgovinu  i agencijske usluge</derivirana_varijabla>
  </DomainObject.Predmet.ProtustrankaNazivFormated>
  <DomainObject.Predmet.ProtustrankaNazivFormatedOIB>
    <izvorni_sadrzaj>YACHTSPED, d.o.o. za trgovinu  i agencijske usluge, OIB 03738878315</izvorni_sadrzaj>
    <derivirana_varijabla naziv="DomainObject.Predmet.ProtustrankaNazivFormatedOIB_1">YACHTSPED, d.o.o. za trgovinu  i agencijske usluge, OIB 03738878315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OIB 85821130368, Mažuranićevo šetališet 24 b, 21000 Split</izvorni_sadrzaj>
    <derivirana_varijabla naziv="DomainObject.Predmet.StrankaFormatedWithAdressOIB_1"> FINA SPLIT, OIB 85821130368,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OIB 85821130368, Mažuranićevo šetališet 24 b,21000 Split</izvorni_sadrzaj>
    <derivirana_varijabla naziv="DomainObject.Predmet.StrankaWithAdressOIB_1">FINA SPLIT, OIB 85821130368,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9034.66</izvorni_sadrzaj>
    <derivirana_varijabla naziv="DomainObject.Predmet.TrenutnaVrijednost_1">9034.66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OIB 85821130368, Mažuranićevo šetališet 24 b, 21000 Split</item>
    </izvorni_sadrzaj>
    <derivirana_varijabla naziv="DomainObject.Predmet.StrankaListFormatedWithAdressOIB_1">
      <item>FINA SPLIT, OIB 85821130368,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YACHTSPED, d.o.o. za trgovinu  i agencijske usluge</item>
    </izvorni_sadrzaj>
    <derivirana_varijabla naziv="DomainObject.Predmet.ProtuStrankaListFormated_1">
      <item>YACHTSPED, d.o.o. za trgovinu  i agencijske usluge</item>
    </derivirana_varijabla>
  </DomainObject.Predmet.ProtuStrankaListFormated>
  <DomainObject.Predmet.ProtuStrankaListFormatedOIB>
    <izvorni_sadrzaj>
      <item>YACHTSPED, d.o.o. za trgovinu  i agencijske usluge, OIB 03738878315</item>
    </izvorni_sadrzaj>
    <derivirana_varijabla naziv="DomainObject.Predmet.ProtuStrankaListFormatedOIB_1">
      <item>YACHTSPED, d.o.o. za trgovinu  i agencijske usluge, OIB 03738878315</item>
    </derivirana_varijabla>
  </DomainObject.Predmet.ProtuStrankaListFormatedOIB>
  <DomainObject.Predmet.ProtuStrankaListFormatedWithAdress>
    <izvorni_sadrzaj>
      <item>YACHTSPED, d.o.o. za trgovinu  i agencijske usluge, Ulica Ivana Gundulića 4, 21000 Split</item>
    </izvorni_sadrzaj>
    <derivirana_varijabla naziv="DomainObject.Predmet.ProtuStrankaListFormatedWithAdress_1">
      <item>YACHTSPED, d.o.o. za trgovinu  i agencijske usluge, Ulica Ivana Gundulića 4, 21000 Split</item>
    </derivirana_varijabla>
  </DomainObject.Predmet.ProtuStrankaListFormatedWithAdress>
  <DomainObject.Predmet.ProtuStrankaListFormatedWithAdressOIB>
    <izvorni_sadrzaj>
      <item>YACHTSPED, d.o.o. za trgovinu  i agencijske usluge, OIB 03738878315, Ulica Ivana Gundulića 4, 21000 Split</item>
    </izvorni_sadrzaj>
    <derivirana_varijabla naziv="DomainObject.Predmet.ProtuStrankaListFormatedWithAdressOIB_1">
      <item>YACHTSPED, d.o.o. za trgovinu  i agencijske usluge, OIB 03738878315, Ulica Ivana Gundulića 4, 21000 Split</item>
    </derivirana_varijabla>
  </DomainObject.Predmet.ProtuStrankaListFormatedWithAdressOIB>
  <DomainObject.Predmet.ProtuStrankaListNazivFormated>
    <izvorni_sadrzaj>
      <item>YACHTSPED, d.o.o. za trgovinu  i agencijske usluge</item>
    </izvorni_sadrzaj>
    <derivirana_varijabla naziv="DomainObject.Predmet.ProtuStrankaListNazivFormated_1">
      <item>YACHTSPED, d.o.o. za trgovinu  i agencijske usluge</item>
    </derivirana_varijabla>
  </DomainObject.Predmet.ProtuStrankaListNazivFormated>
  <DomainObject.Predmet.ProtuStrankaListNazivFormatedOIB>
    <izvorni_sadrzaj>
      <item>YACHTSPED, d.o.o. za trgovinu  i agencijske usluge, OIB 03738878315</item>
    </izvorni_sadrzaj>
    <derivirana_varijabla naziv="DomainObject.Predmet.ProtuStrankaListNazivFormatedOIB_1">
      <item>YACHTSPED, d.o.o. za trgovinu  i agencijske usluge, OIB 03738878315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YACHTSPED, d.o.o. za trgovinu  i agencijske usluge</izvorni_sadrzaj>
    <derivirana_varijabla naziv="DomainObject.Predmet.ProtustrankaIDrugi_1">YACHTSPED, d.o.o. za trgovinu  i agencijske usluge</derivirana_varijabla>
  </DomainObject.Predmet.ProtustrankaIDrugi>
  <DomainObject.Predmet.StrankaIDrugiAdressOIB>
    <izvorni_sadrzaj>FINA SPLIT, OIB 85821130368, Mažuranićevo šetališet 24 b, 21000 Split</izvorni_sadrzaj>
    <derivirana_varijabla naziv="DomainObject.Predmet.StrankaIDrugiAdressOIB_1">FINA SPLIT, OIB 85821130368, Mažuranićevo šetališet 24 b, 21000 Split</derivirana_varijabla>
  </DomainObject.Predmet.StrankaIDrugiAdressOIB>
  <DomainObject.Predmet.ProtustrankaIDrugiAdressOIB>
    <izvorni_sadrzaj>YACHTSPED, d.o.o. za trgovinu  i agencijske usluge, OIB 03738878315, Ulica Ivana Gundulića 4, 21000 Split</izvorni_sadrzaj>
    <derivirana_varijabla naziv="DomainObject.Predmet.ProtustrankaIDrugiAdressOIB_1">YACHTSPED, d.o.o. za trgovinu  i agencijske usluge, OIB 03738878315, Ulica Ivana Gundulića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YACHTSPED, d.o.o. za trgovinu  i agencijske usluge</item>
    </izvorni_sadrzaj>
    <derivirana_varijabla naziv="DomainObject.Predmet.SudioniciListNaziv_1">
      <item>FINA SPLIT</item>
      <item>YACHTSPED, d.o.o. za trgovinu  i agencijske usluge</item>
    </derivirana_varijabla>
  </DomainObject.Predmet.SudioniciListNaziv>
  <DomainObject.Predmet.SudioniciListAdressOIB>
    <izvorni_sadrzaj>
      <item>FINA SPLIT, OIB 85821130368, Mažuranićevo šetališet 24 b,21000 Split</item>
      <item>YACHTSPED, d.o.o. za trgovinu  i agencijske usluge, OIB 03738878315, Ulica Ivana Gundulića 4,21000 Split</item>
    </izvorni_sadrzaj>
    <derivirana_varijabla naziv="DomainObject.Predmet.SudioniciListAdressOIB_1">
      <item>FINA SPLIT, OIB 85821130368, Mažuranićevo šetališet 24 b,21000 Split</item>
      <item>YACHTSPED, d.o.o. za trgovinu  i agencijske usluge, OIB 03738878315, Ulica Ivana Gundulića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03738878315</item>
    </izvorni_sadrzaj>
    <derivirana_varijabla naziv="DomainObject.Predmet.SudioniciListNazivOIB_1">
      <item>, OIB 85821130368</item>
      <item>, OIB 03738878315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C3AE0-7AFF-4FB7-A70C-BDFD0902D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4111</properties:Characters>
  <properties:Lines>114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2016-05-16T08:11:00Z</cp:lastPrinted>
  <dcterms:modified xmlns:xsi="http://www.w3.org/2001/XMLSchema-instance" xsi:type="dcterms:W3CDTF">2016-05-16T11:18:00Z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