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299" w14:paraId="1033299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  <w:t>4 St-</w:t>
      </w:r>
      <w:r w:rsidR="00D02F87">
        <w:t>3345</w:t>
      </w:r>
      <w:r w:rsidR="0049654D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R="002C5A29" w:rsidRPr="00435B5D"/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394D29">
        <w:t xml:space="preserve"> </w:t>
      </w:r>
      <w:r w:rsidRPr="00CD702D">
        <w:t>E</w:t>
      </w:r>
      <w:r w:rsidR="00394D29">
        <w:t xml:space="preserve"> </w:t>
      </w:r>
      <w:r w:rsidRPr="00CD702D">
        <w:t>P</w:t>
      </w:r>
      <w:r w:rsidR="00394D29">
        <w:t xml:space="preserve"> </w:t>
      </w:r>
      <w:r w:rsidRPr="00CD702D">
        <w:t>U</w:t>
      </w:r>
      <w:r w:rsidR="00394D29">
        <w:t xml:space="preserve">  </w:t>
      </w:r>
      <w:r w:rsidRPr="00CD702D">
        <w:t>B</w:t>
      </w:r>
      <w:r w:rsidR="00394D29">
        <w:t xml:space="preserve"> </w:t>
      </w:r>
      <w:r w:rsidRPr="00CD702D">
        <w:t>L</w:t>
      </w:r>
      <w:r w:rsidR="00394D29">
        <w:t xml:space="preserve"> </w:t>
      </w:r>
      <w:r w:rsidRPr="00CD702D">
        <w:t>I</w:t>
      </w:r>
      <w:r w:rsidR="00394D29">
        <w:t xml:space="preserve"> </w:t>
      </w:r>
      <w:r w:rsidRPr="00CD702D">
        <w:t>K</w:t>
      </w:r>
      <w:r w:rsidR="00394D29">
        <w:t xml:space="preserve"> </w:t>
      </w:r>
      <w:r w:rsidRPr="00CD702D">
        <w:t>A</w:t>
      </w:r>
      <w:r w:rsidR="00394D29">
        <w:t xml:space="preserve">  </w:t>
      </w:r>
      <w:r w:rsidRPr="00CD702D">
        <w:t xml:space="preserve"> H</w:t>
      </w:r>
      <w:r w:rsidR="00394D29">
        <w:t xml:space="preserve"> </w:t>
      </w:r>
      <w:r w:rsidRPr="00CD702D">
        <w:t>R</w:t>
      </w:r>
      <w:r w:rsidR="00394D29">
        <w:t xml:space="preserve"> </w:t>
      </w:r>
      <w:r w:rsidRPr="00CD702D">
        <w:t>V</w:t>
      </w:r>
      <w:r w:rsidR="00394D29">
        <w:t xml:space="preserve"> </w:t>
      </w:r>
      <w:r w:rsidRPr="00CD702D">
        <w:t>A</w:t>
      </w:r>
      <w:r w:rsidR="00394D29">
        <w:t xml:space="preserve"> </w:t>
      </w:r>
      <w:r w:rsidRPr="00CD702D">
        <w:t>T</w:t>
      </w:r>
      <w:r w:rsidR="00394D29">
        <w:t xml:space="preserve"> </w:t>
      </w:r>
      <w:r w:rsidRPr="00CD702D">
        <w:t>S</w:t>
      </w:r>
      <w:r w:rsidR="00394D29">
        <w:t xml:space="preserve"> </w:t>
      </w:r>
      <w:r w:rsidRPr="00CD702D">
        <w:t>K</w:t>
      </w:r>
      <w:r w:rsidR="00394D29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/>
    <w:p w:rsidRDefault="00394D29" w:rsidR="00394D29" w:rsidRPr="00435B5D"/>
    <w:p w:rsidRDefault="0049654D" w:rsidP="0049654D" w:rsidR="0049654D">
      <w:pPr>
        <w:ind w:firstLine="708"/>
        <w:jc w:val="both"/>
      </w:pPr>
      <w:r>
        <w:t xml:space="preserve">Trgovački sud u Zagrebu, Stalna Služba, po sucu Goranki Boljkovac, kao stečajnom sucu, </w:t>
      </w:r>
      <w:r w:rsidR="00D02F87">
        <w:t xml:space="preserve">u stečajnom postupku </w:t>
      </w:r>
      <w:r>
        <w:t xml:space="preserve">nad dužnikom </w:t>
      </w:r>
      <w:r w:rsidR="00D02F87" w:rsidRPr="00295B02">
        <w:t>RAKOM d.o.o., Zagreb, Vranička 7/a, OIB 75805893399</w:t>
      </w:r>
      <w:r>
        <w:t xml:space="preserve">, dana 30. </w:t>
      </w:r>
      <w:r w:rsidR="00D02F87">
        <w:t>siječnja 2017</w:t>
      </w:r>
      <w:r>
        <w:t>. godine</w:t>
      </w:r>
    </w:p>
    <w:p w:rsidRDefault="00394D29" w:rsidP="0049654D" w:rsidR="00394D29">
      <w:pPr>
        <w:ind w:firstLine="708"/>
        <w:jc w:val="both"/>
      </w:pP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1B52B6" w:rsidP="001B52B6" w:rsidR="001B52B6">
      <w:pPr>
        <w:ind w:firstLine="720"/>
        <w:jc w:val="both"/>
      </w:pPr>
    </w:p>
    <w:p w:rsidRDefault="00394D29" w:rsidP="001B52B6" w:rsidR="00394D29" w:rsidRPr="006D4E76">
      <w:pPr>
        <w:ind w:firstLine="720"/>
        <w:jc w:val="both"/>
      </w:pP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 xml:space="preserve">Utvrđuje se da imovina dužnika </w:t>
      </w:r>
      <w:r w:rsidR="00D02F87" w:rsidRPr="00295B02">
        <w:t>RAKOM d.o.o., Zagreb, Vranička 7/a, OIB 75805893399</w:t>
      </w:r>
      <w:r w:rsidR="0049654D">
        <w:t xml:space="preserve">, </w:t>
      </w:r>
      <w:r w:rsidRPr="006D4E76">
        <w:t xml:space="preserve">koja bi ušla u stečajnu masu, nije dovoljna ni za namirenje troškova postupka. </w:t>
      </w:r>
    </w:p>
    <w:p w:rsidRDefault="001B52B6" w:rsidP="001B52B6" w:rsidR="001B52B6" w:rsidRPr="006D4E76">
      <w:pPr>
        <w:ind w:left="75"/>
        <w:jc w:val="both"/>
      </w:pPr>
      <w:r w:rsidRPr="006D4E76">
        <w:t xml:space="preserve"> </w:t>
      </w: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D02F87">
        <w:t>3345</w:t>
      </w:r>
      <w:r w:rsidR="00D01FEB">
        <w:t>16</w:t>
      </w:r>
      <w:r w:rsidRPr="006D4E76">
        <w:t xml:space="preserve">, predujme iznos od 26.130,00 kn za namirenje troškova prethodnog i otvorenoga stečajnog postupka. </w:t>
      </w:r>
    </w:p>
    <w:p w:rsidRDefault="001B52B6" w:rsidP="001B52B6" w:rsidR="001B52B6" w:rsidRPr="006D4E76">
      <w:pPr>
        <w:jc w:val="both"/>
      </w:pP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B52B6" w:rsidP="001B52B6" w:rsidR="001B52B6" w:rsidRPr="006D4E76">
      <w:pPr>
        <w:jc w:val="both"/>
      </w:pP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 xml:space="preserve">Ovo rješenje će se objaviti na e-Oglasnoj ploči suda. </w:t>
      </w:r>
    </w:p>
    <w:p w:rsidRDefault="00EE690A" w:rsidP="00EE690A" w:rsidR="00EE690A" w:rsidRPr="003672A3">
      <w:pPr>
        <w:jc w:val="both"/>
      </w:pPr>
    </w:p>
    <w:p w:rsidRDefault="00043A0A" w:rsidP="00DA2EAC" w:rsidR="00043A0A" w:rsidRPr="00435B5D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>
      <w:pPr>
        <w:pStyle w:val="Tijeloteksta"/>
        <w:rPr>
          <w:rFonts w:hAnsi="Times New Roman" w:ascii="Times New Roman"/>
          <w:szCs w:val="24"/>
        </w:rPr>
      </w:pPr>
    </w:p>
    <w:p w:rsidRDefault="00394D29" w:rsidP="00475324" w:rsidR="00394D29" w:rsidRPr="00435B5D">
      <w:pPr>
        <w:pStyle w:val="Tijeloteksta"/>
        <w:rPr>
          <w:rFonts w:hAnsi="Times New Roman" w:ascii="Times New Roman"/>
          <w:szCs w:val="24"/>
        </w:rPr>
      </w:pPr>
    </w:p>
    <w:p w:rsidRDefault="00D01FEB" w:rsidP="00D02F87" w:rsidR="00D01FEB">
      <w:pPr>
        <w:ind w:firstLine="720"/>
        <w:jc w:val="both"/>
      </w:pPr>
      <w:r>
        <w:t xml:space="preserve">Pravomoćnim rješenjem </w:t>
      </w:r>
      <w:r w:rsidR="00D02F87">
        <w:t>ovog suda</w:t>
      </w:r>
      <w:r>
        <w:t xml:space="preserve"> posl.br. </w:t>
      </w:r>
      <w:r w:rsidR="00D02F87">
        <w:t>4 St-1886/15</w:t>
      </w:r>
      <w:r>
        <w:t xml:space="preserve"> od </w:t>
      </w:r>
      <w:r w:rsidR="00D02F87">
        <w:t>23. veljače</w:t>
      </w:r>
      <w:r>
        <w:t xml:space="preserve"> 2016. godine obustavljen je skraćeni stečajni postupak nad dužnikom </w:t>
      </w:r>
      <w:r w:rsidR="00D02F87" w:rsidRPr="00295B02">
        <w:t>RAKOM d.o.o., Zagreb, Vranička 7/a, OIB 75805893399</w:t>
      </w:r>
      <w:r>
        <w:t>. Naime,</w:t>
      </w:r>
      <w:r w:rsidR="00D02F87">
        <w:t xml:space="preserve"> odgovorna osoba dužnika dostavila je sudu javnobilježnički ovjerovljen popis imovine i obveza u formi prokaznog popisa imovine, u kojem je isti naveo da je dužnik vlasnik određenih pokretnina kao i da ima novčanih tražbina prema </w:t>
      </w:r>
      <w:r w:rsidR="00EF0DB0">
        <w:t>dužnikovim dužnicima</w:t>
      </w:r>
      <w:r w:rsidR="00D02F87">
        <w:t xml:space="preserve">. </w:t>
      </w:r>
      <w:r>
        <w:t xml:space="preserve">Slijedom navedenog, sukladno odredbi čl. 433. Stečajnog zakona (Narodne novine </w:t>
      </w:r>
      <w:r>
        <w:lastRenderedPageBreak/>
        <w:t>broj 71/15, dalje u tekstu: SZ-a) doneseno je ranije navedeno rješenje o obustavi skraćenog stečajnog postupka, a nakon pravomoćnosti kojeg se postupak nastavlja primjenom općih odredbi stečajnog postupka Stečajnog zakona.</w:t>
      </w:r>
    </w:p>
    <w:p w:rsidRDefault="00EE690A" w:rsidP="003C4E43" w:rsidR="00EE690A">
      <w:pPr>
        <w:ind w:firstLine="708"/>
        <w:jc w:val="both"/>
      </w:pPr>
    </w:p>
    <w:p w:rsidRDefault="00D01FEB" w:rsidP="00D01FEB" w:rsidR="00D01FEB">
      <w:pPr>
        <w:ind w:firstLine="708"/>
        <w:jc w:val="both"/>
      </w:pPr>
      <w:r w:rsidRPr="009D044B">
        <w:t>Rješenjem ovog suda 4 St-</w:t>
      </w:r>
      <w:r w:rsidR="00D02F87">
        <w:t>3345</w:t>
      </w:r>
      <w:r w:rsidRPr="009D044B">
        <w:t xml:space="preserve">/16 od </w:t>
      </w:r>
      <w:r w:rsidR="00D02F87">
        <w:t>19. rujna</w:t>
      </w:r>
      <w:r w:rsidRPr="009D044B">
        <w:t xml:space="preserve"> 2016. godine pokrenut je prethodni postupak radi utvrđivanja pretpostavki za otvaranje stečajnoga postupka nad dužnikom, te je ujedno zakazano ročište radi očitovanja o prijedlogu za otvaranje stečajnog postupk</w:t>
      </w:r>
      <w:r>
        <w:t xml:space="preserve">a za dan </w:t>
      </w:r>
      <w:r w:rsidR="00D02F87">
        <w:t>10. studenog</w:t>
      </w:r>
      <w:r>
        <w:t xml:space="preserve"> 2016. godine. </w:t>
      </w:r>
    </w:p>
    <w:p w:rsidRDefault="00D01FEB" w:rsidP="00D01FEB" w:rsidR="00D01FEB">
      <w:pPr>
        <w:ind w:firstLine="708"/>
        <w:jc w:val="both"/>
      </w:pPr>
    </w:p>
    <w:p w:rsidRDefault="00D01FEB" w:rsidP="00D01FEB" w:rsidR="00D01FEB">
      <w:pPr>
        <w:ind w:firstLine="708"/>
        <w:jc w:val="both"/>
      </w:pPr>
      <w:r>
        <w:t xml:space="preserve">FINA je podneskom od </w:t>
      </w:r>
      <w:r w:rsidR="00D02F87">
        <w:t>20. rujna</w:t>
      </w:r>
      <w:r>
        <w:t xml:space="preserve"> 2016. godine obavijestila sud da na dan </w:t>
      </w:r>
      <w:r w:rsidR="00D02F87">
        <w:t>1. rujna</w:t>
      </w:r>
      <w:r>
        <w:t xml:space="preserve"> 201</w:t>
      </w:r>
      <w:r w:rsidR="00D02F87">
        <w:t>5</w:t>
      </w:r>
      <w:r>
        <w:t xml:space="preserve">. godine dužnik u Očevidniku redoslijeda za plaćanje ima evidentirane neizvršene osnove za plaćanje u neprekinutom razdoblju od </w:t>
      </w:r>
      <w:r w:rsidR="00D02F87">
        <w:t>3043</w:t>
      </w:r>
      <w:r>
        <w:t xml:space="preserve"> dana, u ukupnom iznosu od </w:t>
      </w:r>
      <w:r w:rsidR="00D02F87">
        <w:t>111.163,74</w:t>
      </w:r>
      <w:r>
        <w:t xml:space="preserve"> kn.</w:t>
      </w:r>
    </w:p>
    <w:p w:rsidRDefault="00D01FEB" w:rsidP="00D01FEB" w:rsidR="00D01FEB">
      <w:pPr>
        <w:ind w:firstLine="708"/>
        <w:jc w:val="both"/>
      </w:pPr>
    </w:p>
    <w:p w:rsidRDefault="00D01FEB" w:rsidP="009B278A" w:rsidR="00D02F87">
      <w:pPr>
        <w:ind w:firstLine="708"/>
        <w:jc w:val="both"/>
      </w:pPr>
      <w:r>
        <w:t xml:space="preserve">Nadalje, na ročištu radi očitovanja o prijedlogu za otvaranje stečajnog postupka od </w:t>
      </w:r>
      <w:r w:rsidR="00D02F87">
        <w:t>10. studenog</w:t>
      </w:r>
      <w:r>
        <w:t xml:space="preserve"> 2016. godine, zakonski zastupnik dužnika istaknuo je da </w:t>
      </w:r>
      <w:r w:rsidR="00D02F87">
        <w:t xml:space="preserve">se ne protivi prijedlogu za otvaranje stečajnog postupka nad dužnikom. Nadalje je naveo da su podaci koje je dao u prokaznom popisu imovine istiniti i potpuni, te da ništa od imovine dužnika nije zatajio. Zakonski zastupnik dužnika nadalje je istaknuo da je u prokaznom popisu imovine na listu B naveo da dužnik u vlasništvu ima pokretnine, time da je dodatno izjavio da su pokretnine pobrojane pod brojem 1. do 8. (uredski namještaj, osobno računalo, telefaks i pisaći stroj) unesene kao osnivački ulog prilikom osnivanja dužnika 1997. godine, odnosno da su računalo, telefaks i pisaći stroj u cijelosti tehnološki zastarjeli, kao i da su ostale pokretnine stare nekoliko godina. </w:t>
      </w:r>
      <w:r w:rsidR="00D82003">
        <w:t xml:space="preserve">Nadalje je naveo da je uredski namještaj u cijelosti oštećen u poplavi koja se dogodila u svibnju 2014. godine. Zakonski zastupnik dužnika istaknuo je da je knjigovodstvena vrijednost navedenih pokretnina 0,00 kn, da su pokretnine zastarjele i uništene, te da nemaju nikakvu tržišnu vrijednost. </w:t>
      </w:r>
      <w:r w:rsidR="00D02F87">
        <w:t xml:space="preserve">Vezano uz pokretninu – teretni automobil Fiat Panda, zakonski zastupnik dužnika izjavio je da je riječ o vozilu iz 1987. godine, dakle, vozilu starom gotovo trideset godina, koje je prodao prije nekoliko godina za 500,00 kn, ali da mu kupac nije vratio pločice i da zato vozilo nije odjavljeno kod policije. </w:t>
      </w:r>
      <w:r w:rsidR="00D82003">
        <w:t>Vezano uz novčane tražbine navedene na listu D prokaznog popisa imovine zakonski zastupnik dužnika istaknuo je da je riječ o tražbinama koje su u zastari i koje su dospjele prije desetak godina, odnosno prije početka blokade računa dužnika. Osim toga, posebno je istaknuo da su pravne osobe TKT-TOPLOTA d.o.o. Zagreb, DELTAMONT d.o.o. Zagreb, INSTALACIJE ĆAVAR d.o.o. Zagreb i MODNA KONFEKCIJA d.o.o. Zagreb, koje su na listu D navedene kao dužnikovi dužnici, brisane iz sudskog registra.</w:t>
      </w:r>
    </w:p>
    <w:p w:rsidRDefault="00D82003" w:rsidP="009B278A" w:rsidR="00D82003">
      <w:pPr>
        <w:ind w:firstLine="708"/>
        <w:jc w:val="both"/>
      </w:pPr>
    </w:p>
    <w:p w:rsidRDefault="00676781" w:rsidP="009B278A" w:rsidR="00D82003">
      <w:pPr>
        <w:ind w:firstLine="708"/>
        <w:jc w:val="both"/>
      </w:pPr>
      <w:r>
        <w:t>FINA je uz podnesak od 16. studenog 2016. godine dostavila u spis potvrdu o blokadi računa i novčanih sredstava dužnika, uvidom u koju je utvrđeno da je na dan 15. studenog 2016. godine na računu dužnika evidentirano 3484 dana neprekidne blokade zbog nepodmirenih osnova za plaćanje evidentiranih u Očevidniku redoslijeda osnova za plaćanje, a koje nepodmirene obveze iznose 116.717,72 kn (list 29 spisa).</w:t>
      </w:r>
    </w:p>
    <w:p w:rsidRDefault="00676781" w:rsidP="009B278A" w:rsidR="00676781">
      <w:pPr>
        <w:ind w:firstLine="708"/>
        <w:jc w:val="both"/>
      </w:pPr>
    </w:p>
    <w:p w:rsidRDefault="00676781" w:rsidP="00394D29" w:rsidR="00394D29">
      <w:pPr>
        <w:ind w:firstLine="708"/>
        <w:jc w:val="both"/>
      </w:pPr>
      <w:r>
        <w:t>Na ročišt</w:t>
      </w:r>
      <w:r w:rsidR="003E01B5">
        <w:t>u</w:t>
      </w:r>
      <w:r>
        <w:t xml:space="preserve"> radi rasprave o pretpostavkama za otvaranje stečajnog postupka </w:t>
      </w:r>
      <w:r w:rsidR="003E01B5">
        <w:t xml:space="preserve">od 30. siječnja 2017. godine zakonski zastupnik dužnika predao je u spis knjigovodstvenu dokumentaciju vezano uz novčane tražbine dužnika prema dužnikovim dužnicima, a koje je bio naveo na listu D prokaznog popisa imovine. Dakle, zakonski zastupnik dužnika istaknuo je </w:t>
      </w:r>
      <w:r w:rsidR="00394D29">
        <w:t xml:space="preserve">da su neki od dužnikovih dužnika prestali postojati, a kako je to već naveo na ročištu od 10. studenog 2016. godine, a da iz dostavljenih kartica partnera proizlazi da je riječ o tražbinama temeljem računa iz 2003., 2004., 2005., 2006. i 2007. godine, dakle iz perioda prije nego što je nastupila dugotrajna višegodišnja blokada žiro računa dužnika, pa ističe da su sve tražbine </w:t>
      </w:r>
      <w:r w:rsidR="00394D29">
        <w:lastRenderedPageBreak/>
        <w:t>u zastari. Zakonski zastupnik dužnika istaknuo je da dužnik nema imovinu koja bi činila stečajnu masu, pa je predložio da se otvori i istovremeno zaključi stečajni postupak nad dužnikom.</w:t>
      </w:r>
    </w:p>
    <w:p w:rsidRDefault="00D82003" w:rsidP="00D01FEB" w:rsidR="00D82003">
      <w:pPr>
        <w:ind w:firstLine="708"/>
        <w:jc w:val="both"/>
      </w:pPr>
    </w:p>
    <w:p w:rsidRDefault="00BF2351" w:rsidP="00BF2351" w:rsidR="00BF2351" w:rsidRPr="009D044B">
      <w:pPr>
        <w:ind w:firstLine="708"/>
        <w:jc w:val="both"/>
      </w:pPr>
      <w:r w:rsidRPr="009D044B"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F2351" w:rsidP="00BF2351" w:rsidR="00BF2351">
      <w:pPr>
        <w:jc w:val="both"/>
      </w:pPr>
      <w:r w:rsidRPr="009D044B">
        <w:tab/>
      </w:r>
    </w:p>
    <w:p w:rsidRDefault="00676781" w:rsidP="00BF2351" w:rsidR="00BF2351">
      <w:pPr>
        <w:ind w:firstLine="708"/>
        <w:jc w:val="both"/>
      </w:pPr>
      <w:r>
        <w:t xml:space="preserve">Dakle, iz potvrde </w:t>
      </w:r>
      <w:r w:rsidR="00BF2351">
        <w:t xml:space="preserve">FINA-e od </w:t>
      </w:r>
      <w:r>
        <w:t>16. studenog</w:t>
      </w:r>
      <w:r w:rsidR="00BF2351">
        <w:t xml:space="preserve"> 2016. godine sud je nedvojbeno utvrdio da kod dužnika postoji stečajni razlog nesposobnosti za plaćanje.  </w:t>
      </w:r>
    </w:p>
    <w:p w:rsidRDefault="008723F5" w:rsidP="006B6292" w:rsidR="008723F5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F56DA7" w:rsidP="00F8659B" w:rsidR="00BF2351">
      <w:pPr>
        <w:ind w:firstLine="708"/>
        <w:jc w:val="both"/>
      </w:pPr>
      <w:r>
        <w:t>Iz navoda zakonskog zastupnika dužnika</w:t>
      </w:r>
      <w:r w:rsidR="00BF2351">
        <w:t xml:space="preserve"> o imovi</w:t>
      </w:r>
      <w:r w:rsidR="00394D29">
        <w:t>ni dužnika, iznesenih na ročištima</w:t>
      </w:r>
      <w:r w:rsidR="00BF2351">
        <w:t xml:space="preserve"> od </w:t>
      </w:r>
      <w:r w:rsidR="00676781">
        <w:t>10. studenog</w:t>
      </w:r>
      <w:r w:rsidR="00BF2351">
        <w:t xml:space="preserve"> 2016. godine</w:t>
      </w:r>
      <w:r w:rsidR="00394D29">
        <w:t xml:space="preserve"> i 30. siječnja 2017. godine</w:t>
      </w:r>
      <w:r w:rsidR="00BF2351">
        <w:t>,</w:t>
      </w:r>
      <w:r>
        <w:t xml:space="preserve"> </w:t>
      </w:r>
      <w:r w:rsidR="00BF2351">
        <w:t xml:space="preserve">proizlazi da </w:t>
      </w:r>
      <w:r w:rsidR="00FE73DD">
        <w:t xml:space="preserve">dužnik nema imovinu koja bi ušla u stečajnu masu i iz koje bi se namirili troškovi stečajnoga postupka, </w:t>
      </w:r>
      <w:r w:rsidR="00676781">
        <w:t xml:space="preserve">budući je utvrđeno da dužnik u vlasništvu ima isključivo tehnološki posve zastarjelu uredsku opremu, te stari uredski namještaj, a koja oprema i namještaj imaju knjigovodstvenu vrijednost od 0,00 kn. Nadalje, provjerom kroz sudski registar utvrđeno je da su pravne osobe TKT-TOPLOTA d.o.o. Zagreb, DELTAMONT d.o.o. Zagreb, INSTALACIJE ĆAVAR d.o.o. Zagreb i MODNA KONFEKCIJA d.o.o. Zagreb, prema kojima je zakonski zastupnik dužnika naznačio da ima određene novčane tražbine, prestale postojati brisanjem iz sudskog registra, a osim toga, </w:t>
      </w:r>
      <w:r w:rsidR="00394D29">
        <w:t>uvidom u kartice partnera za dužnikove dužnike, koju dokumentaciju je zakonski zastupnik dužnika predao u spis na ročištu od 30. siječnja 2017. godine, sud je utvrdio da je riječ o tražbinama temeljem računa iz 2003., 2004., 2005., 2006. i 2007. godine, dakle o tražbinama nastalima u periodu prije nego što je nastupila dugotra</w:t>
      </w:r>
      <w:r w:rsidR="004A6C60">
        <w:t>jna blokada žiro računa dužnika, pa je nedvojbeno da je riječ o zastarjelim tražbinama.</w:t>
      </w:r>
    </w:p>
    <w:p w:rsidRDefault="00676781" w:rsidP="00F8659B" w:rsidR="00676781">
      <w:pPr>
        <w:ind w:firstLine="708"/>
        <w:jc w:val="both"/>
      </w:pPr>
    </w:p>
    <w:p w:rsidRDefault="006D261E" w:rsidP="00F8659B" w:rsidR="00E42A55" w:rsidRPr="00435B5D">
      <w:pPr>
        <w:ind w:firstLine="708"/>
        <w:jc w:val="both"/>
      </w:pPr>
      <w:r>
        <w:t xml:space="preserve">Slijedom navedenog, sud je utvrdio da </w:t>
      </w:r>
      <w:r w:rsidR="008723F5" w:rsidRPr="00435B5D">
        <w:t>imovina dužnika</w:t>
      </w:r>
      <w:r>
        <w:t xml:space="preserve"> </w:t>
      </w:r>
      <w:r w:rsidR="00825B2D" w:rsidRPr="00435B5D">
        <w:t>nije dovoljna ni za namirenje troškova prethodnog i stečajnog postupka, a predvidivi troškovi stečajnog postupka za razdoblje četiri mjeseca iznose ukupno 26.130,00 kn, a čine ih troškovi stečajnog upravitelja</w:t>
      </w:r>
      <w:r w:rsidR="00EE4A6B" w:rsidRPr="00435B5D">
        <w:t xml:space="preserve"> od 8.000,00 kn</w:t>
      </w:r>
      <w:r w:rsidR="00825B2D" w:rsidRPr="00435B5D">
        <w:t xml:space="preserve">, </w:t>
      </w:r>
      <w:r w:rsidR="00EE4A6B" w:rsidRPr="00435B5D">
        <w:t xml:space="preserve">trošak </w:t>
      </w:r>
      <w:r w:rsidR="00825B2D" w:rsidRPr="00435B5D">
        <w:t>knjigovođe</w:t>
      </w:r>
      <w:r w:rsidR="00EE4A6B" w:rsidRPr="00435B5D">
        <w:t xml:space="preserve"> od 8.000,00 kn</w:t>
      </w:r>
      <w:r w:rsidR="00825B2D" w:rsidRPr="00435B5D">
        <w:t>, predvidivi materijalni troškovi</w:t>
      </w:r>
      <w:r w:rsidR="00EE4A6B" w:rsidRPr="00435B5D">
        <w:t xml:space="preserve"> od 8.000,00 kn</w:t>
      </w:r>
      <w:r w:rsidR="00825B2D" w:rsidRPr="00435B5D">
        <w:t xml:space="preserve"> (poštarina, pristojbe, prijevoz, </w:t>
      </w:r>
      <w:r w:rsidR="00EE4A6B" w:rsidRPr="00435B5D">
        <w:t xml:space="preserve">žiro račun, arhiva, </w:t>
      </w:r>
      <w:r w:rsidR="00825B2D" w:rsidRPr="00435B5D">
        <w:t>itd.), zatim trošak osiguranja stečajnog upravitelja</w:t>
      </w:r>
      <w:r w:rsidR="00EE4A6B" w:rsidRPr="00435B5D">
        <w:t xml:space="preserve"> od 2.000,00 kn</w:t>
      </w:r>
      <w:r w:rsidR="00825B2D" w:rsidRPr="00435B5D">
        <w:t xml:space="preserve"> i trošak izrade pečata</w:t>
      </w:r>
      <w:r w:rsidR="00EE4A6B" w:rsidRPr="00435B5D">
        <w:t xml:space="preserve"> 130,00 kn</w:t>
      </w:r>
      <w:r w:rsidR="002F1899" w:rsidRPr="00435B5D">
        <w:t>.</w:t>
      </w:r>
    </w:p>
    <w:p w:rsidRDefault="00DA2EAC" w:rsidP="00DA2EAC" w:rsidR="00DA2EAC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lastRenderedPageBreak/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EE4A6B" w:rsidRPr="00435B5D">
        <w:t>26.130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F4CAA">
        <w:t>30</w:t>
      </w:r>
      <w:r w:rsidR="00394D29">
        <w:t>. siječnja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394D29" w:rsidR="00394D29">
      <w:pPr>
        <w:tabs>
          <w:tab w:pos="6900" w:val="left"/>
        </w:tabs>
      </w:pPr>
      <w:r w:rsidRPr="00435B5D">
        <w:tab/>
        <w:t>Renata Klokočki</w:t>
      </w:r>
    </w:p>
    <w:p w:rsidRDefault="00394D29" w:rsidP="00394D29" w:rsidR="00394D29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394D29" w:rsidP="00394D29" w:rsidR="00394D29" w:rsidRPr="007A5897">
      <w:r w:rsidRPr="007A5897">
        <w:t xml:space="preserve">Protiv ovog rješenja dopuštena je žalba </w:t>
      </w:r>
    </w:p>
    <w:p w:rsidRDefault="00394D29" w:rsidP="00394D29" w:rsidR="00394D29" w:rsidRPr="007A5897">
      <w:r w:rsidRPr="007A5897">
        <w:t>u roku od 8 dana, koja se podnosi u tri primjerka,</w:t>
      </w:r>
    </w:p>
    <w:p w:rsidRDefault="00394D29" w:rsidP="00394D29" w:rsidR="00394D29" w:rsidRPr="007A5897">
      <w:r w:rsidRPr="007A5897">
        <w:t>Visokom trgovačkom sudu Republike Hrvatske,</w:t>
      </w:r>
    </w:p>
    <w:p w:rsidRDefault="00394D29" w:rsidP="00394D29" w:rsidR="00394D29" w:rsidRPr="007A5897">
      <w:r w:rsidRPr="007A5897">
        <w:t>putem ovog suda.</w:t>
      </w:r>
    </w:p>
    <w:p w:rsidRDefault="00B02635" w:rsidP="00394D29" w:rsidR="00B02635" w:rsidRPr="00394D29"/>
    <w:sectPr w:rsidSect="00A0682A" w:rsidR="00B02635" w:rsidRPr="00394D2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51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02F87">
      <w:t>3345</w:t>
    </w:r>
    <w:r w:rsidR="0049654D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123E05"/>
    <w:rsid w:val="00161B3B"/>
    <w:rsid w:val="00174993"/>
    <w:rsid w:val="001A044D"/>
    <w:rsid w:val="001B52B6"/>
    <w:rsid w:val="001D2296"/>
    <w:rsid w:val="001D564F"/>
    <w:rsid w:val="00233CF9"/>
    <w:rsid w:val="00235A74"/>
    <w:rsid w:val="00270ADC"/>
    <w:rsid w:val="00281A68"/>
    <w:rsid w:val="00293964"/>
    <w:rsid w:val="002944F5"/>
    <w:rsid w:val="002B5B9E"/>
    <w:rsid w:val="002C5A29"/>
    <w:rsid w:val="002D4069"/>
    <w:rsid w:val="002D6432"/>
    <w:rsid w:val="002D7874"/>
    <w:rsid w:val="002F1899"/>
    <w:rsid w:val="00367C05"/>
    <w:rsid w:val="003905DD"/>
    <w:rsid w:val="00394D29"/>
    <w:rsid w:val="003B65CF"/>
    <w:rsid w:val="003C4E43"/>
    <w:rsid w:val="003E01B5"/>
    <w:rsid w:val="00402289"/>
    <w:rsid w:val="0040423C"/>
    <w:rsid w:val="004064D2"/>
    <w:rsid w:val="0043031F"/>
    <w:rsid w:val="0043362B"/>
    <w:rsid w:val="00435B5D"/>
    <w:rsid w:val="0044721B"/>
    <w:rsid w:val="00464572"/>
    <w:rsid w:val="00475324"/>
    <w:rsid w:val="00484CEF"/>
    <w:rsid w:val="0049654D"/>
    <w:rsid w:val="004A6C60"/>
    <w:rsid w:val="004F47B9"/>
    <w:rsid w:val="00501BE5"/>
    <w:rsid w:val="00523E58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75D95"/>
    <w:rsid w:val="00676781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32512"/>
    <w:rsid w:val="0084192B"/>
    <w:rsid w:val="00855AE8"/>
    <w:rsid w:val="008723F5"/>
    <w:rsid w:val="008728D7"/>
    <w:rsid w:val="0087685A"/>
    <w:rsid w:val="00891667"/>
    <w:rsid w:val="008E42C6"/>
    <w:rsid w:val="00911600"/>
    <w:rsid w:val="009224E9"/>
    <w:rsid w:val="00927F9C"/>
    <w:rsid w:val="00942C83"/>
    <w:rsid w:val="0094639D"/>
    <w:rsid w:val="00964750"/>
    <w:rsid w:val="00971D3D"/>
    <w:rsid w:val="009737C1"/>
    <w:rsid w:val="00973C31"/>
    <w:rsid w:val="009773DD"/>
    <w:rsid w:val="00984644"/>
    <w:rsid w:val="009961DE"/>
    <w:rsid w:val="009A5635"/>
    <w:rsid w:val="009B02EC"/>
    <w:rsid w:val="009B278A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BF2351"/>
    <w:rsid w:val="00C0014B"/>
    <w:rsid w:val="00C1129F"/>
    <w:rsid w:val="00C12A9F"/>
    <w:rsid w:val="00C15BC1"/>
    <w:rsid w:val="00C27647"/>
    <w:rsid w:val="00C412CA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01FEB"/>
    <w:rsid w:val="00D02F87"/>
    <w:rsid w:val="00D50090"/>
    <w:rsid w:val="00D737A9"/>
    <w:rsid w:val="00D82003"/>
    <w:rsid w:val="00D862E2"/>
    <w:rsid w:val="00DA2EAC"/>
    <w:rsid w:val="00DC3CE8"/>
    <w:rsid w:val="00DE04E4"/>
    <w:rsid w:val="00DE6E22"/>
    <w:rsid w:val="00DF21C6"/>
    <w:rsid w:val="00DF4CAA"/>
    <w:rsid w:val="00E1788C"/>
    <w:rsid w:val="00E3108C"/>
    <w:rsid w:val="00E33304"/>
    <w:rsid w:val="00E370FF"/>
    <w:rsid w:val="00E42A55"/>
    <w:rsid w:val="00E52636"/>
    <w:rsid w:val="00E57778"/>
    <w:rsid w:val="00E67977"/>
    <w:rsid w:val="00EA5002"/>
    <w:rsid w:val="00EC6066"/>
    <w:rsid w:val="00EE4A6B"/>
    <w:rsid w:val="00EE61A0"/>
    <w:rsid w:val="00EE690A"/>
    <w:rsid w:val="00EF0DB0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3A79"/>
    <w:rsid w:val="00FE73DD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32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32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28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388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St-3345/2016</izvorni_sadrzaj>
    <derivirana_varijabla naziv="DomainObject.Predmet.OznakaBroj_1">St-3345/2016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RAKOM d.o.o. zastupanog po punomoćniku Božo Sabljo</izvorni_sadrzaj>
    <derivirana_varijabla naziv="DomainObject.Predmet.ProtustrankaFormated_1">  RAKOM d.o.o. zastupanog po punomoćniku Božo Sabljo</derivirana_varijabla>
  </DomainObject.Predmet.ProtustrankaFormated>
  <DomainObject.Predmet.ProtustrankaFormatedOIB>
    <izvorni_sadrzaj>  RAKOM d.o.o., OIB 75805893399 zastupanog po punomoćniku Božo Sabljo</izvorni_sadrzaj>
    <derivirana_varijabla naziv="DomainObject.Predmet.ProtustrankaFormatedOIB_1">  RAKOM d.o.o., OIB 75805893399 zastupanog po punomoćniku Božo Sabljo</derivirana_varijabla>
  </DomainObject.Predmet.ProtustrankaFormatedOIB>
  <DomainObject.Predmet.ProtustrankaFormatedWithAdress>
    <izvorni_sadrzaj> RAKOM d.o.o., Vranička 7/a, 10000 Zagreb zastupanog po punomoćniku Božo Sabljo</izvorni_sadrzaj>
    <derivirana_varijabla naziv="DomainObject.Predmet.ProtustrankaFormatedWithAdress_1"> RAKOM d.o.o., Vranička 7/a, 10000 Zagreb zastupanog po punomoćniku Božo Sabljo</derivirana_varijabla>
  </DomainObject.Predmet.ProtustrankaFormatedWithAdress>
  <DomainObject.Predmet.ProtustrankaFormatedWithAdressOIB>
    <izvorni_sadrzaj> RAKOM d.o.o., OIB 75805893399, Vranička 7/a, 10000 Zagreb zastupanog po punomoćniku Božo Sabljo</izvorni_sadrzaj>
    <derivirana_varijabla naziv="DomainObject.Predmet.ProtustrankaFormatedWithAdressOIB_1"> RAKOM d.o.o., OIB 75805893399, Vranička 7/a, 10000 Zagreb zastupanog po punomoćniku Božo Sabljo</derivirana_varijabla>
  </DomainObject.Predmet.ProtustrankaFormatedWithAdressOIB>
  <DomainObject.Predmet.ProtustrankaWithAdress>
    <izvorni_sadrzaj>RAKOM d.o.o. Vranička 7/a, 10000 Zagreb</izvorni_sadrzaj>
    <derivirana_varijabla naziv="DomainObject.Predmet.ProtustrankaWithAdress_1">RAKOM d.o.o. Vranička 7/a, 10000 Zagreb</derivirana_varijabla>
  </DomainObject.Predmet.ProtustrankaWithAdress>
  <DomainObject.Predmet.ProtustrankaWithAdressOIB>
    <izvorni_sadrzaj>RAKOM d.o.o., OIB 75805893399, Vranička 7/a, 10000 Zagreb</izvorni_sadrzaj>
    <derivirana_varijabla naziv="DomainObject.Predmet.ProtustrankaWithAdressOIB_1">RAKOM d.o.o., OIB 75805893399, Vranička 7/a, 10000 Zagreb</derivirana_varijabla>
  </DomainObject.Predmet.ProtustrankaWithAdressOIB>
  <DomainObject.Predmet.ProtustrankaNazivFormated>
    <izvorni_sadrzaj>RAKOM d.o.o.</izvorni_sadrzaj>
    <derivirana_varijabla naziv="DomainObject.Predmet.ProtustrankaNazivFormated_1">RAKOM d.o.o.</derivirana_varijabla>
  </DomainObject.Predmet.ProtustrankaNazivFormated>
  <DomainObject.Predmet.ProtustrankaNazivFormatedOIB>
    <izvorni_sadrzaj>RAKOM d.o.o., OIB 75805893399</izvorni_sadrzaj>
    <derivirana_varijabla naziv="DomainObject.Predmet.ProtustrankaNazivFormatedOIB_1">RAKOM d.o.o., OIB 75805893399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RAKOM d.o.o. zastupanog po punomoćniku Božo Sabljo</item>
    </izvorni_sadrzaj>
    <derivirana_varijabla naziv="DomainObject.Predmet.ProtuStrankaListFormated_1">
      <item>RAKOM d.o.o. zastupanog po punomoćniku Božo Sabljo</item>
    </derivirana_varijabla>
  </DomainObject.Predmet.ProtuStrankaListFormated>
  <DomainObject.Predmet.ProtuStrankaListFormatedOIB>
    <izvorni_sadrzaj>
      <item>RAKOM d.o.o., OIB 75805893399 zastupanog po punomoćniku Božo Sabljo</item>
    </izvorni_sadrzaj>
    <derivirana_varijabla naziv="DomainObject.Predmet.ProtuStrankaListFormatedOIB_1">
      <item>RAKOM d.o.o., OIB 75805893399 zastupanog po punomoćniku Božo Sabljo</item>
    </derivirana_varijabla>
  </DomainObject.Predmet.ProtuStrankaListFormatedOIB>
  <DomainObject.Predmet.ProtuStrankaListFormatedWithAdress>
    <izvorni_sadrzaj>
      <item>RAKOM d.o.o., Vranička 7/a, 10000 Zagreb zastupanog po punomoćniku Božo Sabljo</item>
    </izvorni_sadrzaj>
    <derivirana_varijabla naziv="DomainObject.Predmet.ProtuStrankaListFormatedWithAdress_1">
      <item>RAKOM d.o.o., Vranička 7/a, 10000 Zagreb zastupanog po punomoćniku Božo Sabljo</item>
    </derivirana_varijabla>
  </DomainObject.Predmet.ProtuStrankaListFormatedWithAdress>
  <DomainObject.Predmet.ProtuStrankaListFormatedWithAdressOIB>
    <izvorni_sadrzaj>
      <item>RAKOM d.o.o., OIB 75805893399, Vranička 7/a, 10000 Zagreb zastupanog po punomoćniku Božo Sabljo</item>
    </izvorni_sadrzaj>
    <derivirana_varijabla naziv="DomainObject.Predmet.ProtuStrankaListFormatedWithAdressOIB_1">
      <item>RAKOM d.o.o., OIB 75805893399, Vranička 7/a, 10000 Zagreb zastupanog po punomoćniku Božo Sabljo</item>
    </derivirana_varijabla>
  </DomainObject.Predmet.ProtuStrankaListFormatedWithAdressOIB>
  <DomainObject.Predmet.ProtuStrankaListNazivFormated>
    <izvorni_sadrzaj>
      <item>RAKOM d.o.o.</item>
    </izvorni_sadrzaj>
    <derivirana_varijabla naziv="DomainObject.Predmet.ProtuStrankaListNazivFormated_1">
      <item>RAKOM d.o.o.</item>
    </derivirana_varijabla>
  </DomainObject.Predmet.ProtuStrankaListNazivFormated>
  <DomainObject.Predmet.ProtuStrankaListNazivFormatedOIB>
    <izvorni_sadrzaj>
      <item>RAKOM d.o.o., OIB 75805893399</item>
    </izvorni_sadrzaj>
    <derivirana_varijabla naziv="DomainObject.Predmet.ProtuStrankaListNazivFormatedOIB_1">
      <item>RAKOM d.o.o., OIB 75805893399</item>
    </derivirana_varijabla>
  </DomainObject.Predmet.ProtuStrankaListNazivFormatedOIB>
  <DomainObject.Predmet.OstaliListFormated>
    <izvorni_sadrzaj>
      <item>Božo Sabljo punomoćnik sudionika u postupku RAKOM d.o.o.</item>
    </izvorni_sadrzaj>
    <derivirana_varijabla naziv="DomainObject.Predmet.OstaliListFormated_1">
      <item>Božo Sabljo punomoćnik sudionika u postupku RAKOM d.o.o.</item>
    </derivirana_varijabla>
  </DomainObject.Predmet.OstaliListFormated>
  <DomainObject.Predmet.OstaliListFormatedOIB>
    <izvorni_sadrzaj>
      <item>Božo Sabljo, OIB 46164961638 punomoćnik sudionika u postupku RAKOM d.o.o.</item>
    </izvorni_sadrzaj>
    <derivirana_varijabla naziv="DomainObject.Predmet.OstaliListFormatedOIB_1">
      <item>Božo Sabljo, OIB 46164961638 punomoćnik sudionika u postupku RAKOM d.o.o.</item>
    </derivirana_varijabla>
  </DomainObject.Predmet.OstaliListFormatedOIB>
  <DomainObject.Predmet.OstaliListFormatedWithAdress>
    <izvorni_sadrzaj>
      <item>Božo Sabljo, Vranička Ulica 7 A, 10000 Zagreb punomoćnik sudionika u postupku RAKOM d.o.o.</item>
    </izvorni_sadrzaj>
    <derivirana_varijabla naziv="DomainObject.Predmet.OstaliListFormatedWithAdress_1">
      <item>Božo Sabljo, Vranička Ulica 7 A, 10000 Zagreb punomoćnik sudionika u postupku RAKOM d.o.o.</item>
    </derivirana_varijabla>
  </DomainObject.Predmet.OstaliListFormatedWithAdress>
  <DomainObject.Predmet.OstaliListFormatedWithAdressOIB>
    <izvorni_sadrzaj>
      <item>Božo Sabljo, OIB 46164961638, Vranička Ulica 7 A, 10000 Zagreb punomoćnik sudionika u postupku RAKOM d.o.o.</item>
    </izvorni_sadrzaj>
    <derivirana_varijabla naziv="DomainObject.Predmet.OstaliListFormatedWithAdressOIB_1">
      <item>Božo Sabljo, OIB 46164961638, Vranička Ulica 7 A, 10000 Zagreb punomoćnik sudionika u postupku RAKOM d.o.o.</item>
    </derivirana_varijabla>
  </DomainObject.Predmet.OstaliListFormatedWithAdressOIB>
  <DomainObject.Predmet.OstaliListNazivFormated>
    <izvorni_sadrzaj>
      <item>Božo Sabljo</item>
    </izvorni_sadrzaj>
    <derivirana_varijabla naziv="DomainObject.Predmet.OstaliListNazivFormated_1">
      <item>Božo Sabljo</item>
    </derivirana_varijabla>
  </DomainObject.Predmet.OstaliListNazivFormated>
  <DomainObject.Predmet.OstaliListNazivFormatedOIB>
    <izvorni_sadrzaj>
      <item>Božo Sabljo, OIB 46164961638</item>
    </izvorni_sadrzaj>
    <derivirana_varijabla naziv="DomainObject.Predmet.OstaliListNazivFormatedOIB_1">
      <item>Božo Sabljo, OIB 46164961638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RAKOM d.o.o.</izvorni_sadrzaj>
    <derivirana_varijabla naziv="DomainObject.Predmet.ProtustrankaIDrugi_1">RAKOM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RAKOM d.o.o., OIB 75805893399, Vranička 7/a, 10000 Zagreb</izvorni_sadrzaj>
    <derivirana_varijabla naziv="DomainObject.Predmet.ProtustrankaIDrugiAdressOIB_1">RAKOM d.o.o., OIB 75805893399, Vranička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RAKOM d.o.o.</item>
      <item>FINA Regionalni centar Zagreb</item>
      <item>Božo Sabljo</item>
    </izvorni_sadrzaj>
    <derivirana_varijabla naziv="DomainObject.Predmet.SudioniciListNaziv_1">
      <item>RAKOM d.o.o.</item>
      <item>FINA Regionalni centar Zagreb</item>
      <item>Božo Sabljo</item>
    </derivirana_varijabla>
  </DomainObject.Predmet.SudioniciListNaziv>
  <DomainObject.Predmet.SudioniciListAdressOIB>
    <izvorni_sadrzaj>
      <item>RAKOM d.o.o., OIB 75805893399, Vranička 7/a,10000 Zagreb</item>
      <item>FINA Regionalni centar Zagreb, OIB 85821130368, Ulica grada Vukovara 70,10000 Zagreb</item>
      <item>Božo Sabljo, OIB 46164961638, Vranička Ulica 7 A,10000 Zagreb</item>
    </izvorni_sadrzaj>
    <derivirana_varijabla naziv="DomainObject.Predmet.SudioniciListAdressOIB_1">
      <item>RAKOM d.o.o., OIB 75805893399, Vranička 7/a,10000 Zagreb</item>
      <item>FINA Regionalni centar Zagreb, OIB 85821130368, Ulica grada Vukovara 70,10000 Zagreb</item>
      <item>Božo Sabljo, OIB 46164961638, Vranička Ulica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75805893399</item>
      <item>, OIB 85821130368</item>
      <item>, OIB 46164961638</item>
    </izvorni_sadrzaj>
    <derivirana_varijabla naziv="DomainObject.Predmet.SudioniciListNazivOIB_1">
      <item>, OIB 75805893399</item>
      <item>, OIB 85821130368</item>
      <item>, OIB 46164961638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1496</properties:Words>
  <properties:Characters>8181</properties:Characters>
  <properties:Lines>163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2017-01-30T12:19:00Z</dcterms:created>
  <dc:creator>Korisnik</dc:creator>
  <cp:lastModifiedBy>Goranka Boljkovac</cp:lastModifiedBy>
  <cp:lastPrinted>2017-01-30T12:23:00Z</cp:lastPrinted>
  <dcterms:modified xmlns:xsi="http://www.w3.org/2001/XMLSchema-instance" xsi:type="dcterms:W3CDTF">2017-01-30T12:24:00Z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