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ab34" w14:paraId="a47ab3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3D11F2" w:rsidR="00F56EE7" w:rsidRPr="00B82754">
      <w:pPr>
        <w:pStyle w:val="Tijeloteksta"/>
        <w:ind w:left="708"/>
        <w:jc w:val="right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D11F2">
        <w:t>82</w:t>
      </w:r>
      <w:r w:rsidR="00C04789">
        <w:t>3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C04789">
        <w:t>ROMMY</w:t>
      </w:r>
      <w:proofErr w:type="spellEnd"/>
      <w:r w:rsidR="00C04789">
        <w:t xml:space="preserve"> j.d.o.o. za usluge i trgovinu Zaprešić, Trg žrtava fašizma 8, </w:t>
      </w:r>
      <w:proofErr w:type="spellStart"/>
      <w:r w:rsidR="00C04789">
        <w:t>MBS</w:t>
      </w:r>
      <w:proofErr w:type="spellEnd"/>
      <w:r w:rsidR="00C04789">
        <w:t xml:space="preserve">: 080926161, </w:t>
      </w:r>
      <w:proofErr w:type="spellStart"/>
      <w:r w:rsidR="00C04789">
        <w:t>OIB</w:t>
      </w:r>
      <w:proofErr w:type="spellEnd"/>
      <w:r w:rsidR="00C04789">
        <w:t xml:space="preserve">: 21211045897, </w:t>
      </w:r>
      <w:r w:rsidR="00AC56D8">
        <w:t xml:space="preserve">dana </w:t>
      </w:r>
      <w:r w:rsidR="00DD1464">
        <w:t>2</w:t>
      </w:r>
      <w:r w:rsidR="003D11F2">
        <w:t>8</w:t>
      </w:r>
      <w:r w:rsidR="00AC56D8">
        <w:t>.</w:t>
      </w:r>
      <w:r w:rsidR="003E019E">
        <w:t xml:space="preserve"> studenog </w:t>
      </w:r>
      <w:r w:rsidR="00353C94">
        <w:t>2017.</w:t>
      </w:r>
      <w:r>
        <w:t xml:space="preserve">                      </w:t>
      </w:r>
    </w:p>
    <w:p w:rsidRDefault="00DD1464" w:rsidP="00A247C1" w:rsidR="00DD1464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C04789">
        <w:t>ROMMY</w:t>
      </w:r>
      <w:proofErr w:type="spellEnd"/>
      <w:r w:rsidR="00C04789">
        <w:t xml:space="preserve"> j.d.o.o. za usluge i trgovinu Zaprešić, Trg žrtava fašizma 8, </w:t>
      </w:r>
      <w:proofErr w:type="spellStart"/>
      <w:r w:rsidR="00C04789">
        <w:t>MBS</w:t>
      </w:r>
      <w:proofErr w:type="spellEnd"/>
      <w:r w:rsidR="00C04789">
        <w:t xml:space="preserve">: 080926161, </w:t>
      </w:r>
      <w:proofErr w:type="spellStart"/>
      <w:r w:rsidR="00C04789">
        <w:t>OIB</w:t>
      </w:r>
      <w:proofErr w:type="spellEnd"/>
      <w:r w:rsidR="00C04789">
        <w:t>: 21211045897.</w:t>
      </w:r>
      <w:r w:rsidR="00AC56D8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86D78">
        <w:t xml:space="preserve">Ana-Maria Bogović, </w:t>
      </w:r>
      <w:proofErr w:type="spellStart"/>
      <w:r w:rsidR="00486D78">
        <w:t>OIB</w:t>
      </w:r>
      <w:proofErr w:type="spellEnd"/>
      <w:r w:rsidR="00486D78">
        <w:t xml:space="preserve">: 36495483478, Slavonski Brod, Naselje </w:t>
      </w:r>
      <w:proofErr w:type="spellStart"/>
      <w:r w:rsidR="00486D78">
        <w:t>Lutvinka</w:t>
      </w:r>
      <w:proofErr w:type="spellEnd"/>
      <w:r w:rsidR="00486D78">
        <w:t xml:space="preserve"> 2/9.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C04789">
        <w:t xml:space="preserve"> </w:t>
      </w:r>
      <w:proofErr w:type="spellStart"/>
      <w:r w:rsidR="00C04789">
        <w:t>ROMMY</w:t>
      </w:r>
      <w:proofErr w:type="spellEnd"/>
      <w:r w:rsidR="00C04789">
        <w:t xml:space="preserve"> j.d.o.o. za usluge i trgovinu Zaprešić, Trg žrtava fašizma 8, </w:t>
      </w:r>
      <w:proofErr w:type="spellStart"/>
      <w:r w:rsidR="00C04789">
        <w:t>MBS</w:t>
      </w:r>
      <w:proofErr w:type="spellEnd"/>
      <w:r w:rsidR="00C04789">
        <w:t xml:space="preserve">: 080926161, </w:t>
      </w:r>
      <w:proofErr w:type="spellStart"/>
      <w:r w:rsidR="00C04789">
        <w:t>OIB</w:t>
      </w:r>
      <w:proofErr w:type="spellEnd"/>
      <w:r w:rsidR="00C04789">
        <w:t>: 21211045897</w:t>
      </w:r>
      <w:r w:rsidR="003D11F2">
        <w:t>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D1464" w:rsidP="00172559" w:rsidR="00DD1464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3D11F2">
        <w:rPr>
          <w:bCs/>
        </w:rPr>
        <w:t>16</w:t>
      </w:r>
      <w:r w:rsidR="003E019E">
        <w:rPr>
          <w:bCs/>
        </w:rPr>
        <w:t>.</w:t>
      </w:r>
      <w:r>
        <w:rPr>
          <w:bCs/>
        </w:rPr>
        <w:t xml:space="preserve">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D11F2">
        <w:rPr>
          <w:bCs/>
        </w:rPr>
        <w:t>43</w:t>
      </w:r>
      <w:r w:rsidR="00C04789">
        <w:rPr>
          <w:bCs/>
        </w:rPr>
        <w:t>6</w:t>
      </w:r>
      <w:r w:rsidR="00486D78">
        <w:rPr>
          <w:bCs/>
        </w:rPr>
        <w:t xml:space="preserve"> od </w:t>
      </w:r>
      <w:r w:rsidR="003D11F2">
        <w:rPr>
          <w:bCs/>
        </w:rPr>
        <w:t>15</w:t>
      </w:r>
      <w:r w:rsidR="003E019E">
        <w:rPr>
          <w:bCs/>
        </w:rPr>
        <w:t>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C04789">
        <w:t>ROMMY</w:t>
      </w:r>
      <w:proofErr w:type="spellEnd"/>
      <w:r w:rsidR="00C04789">
        <w:t xml:space="preserve"> j.d.o.o. za usluge i trgovinu Zaprešić, Trg žrtava fašizma 8, </w:t>
      </w:r>
      <w:proofErr w:type="spellStart"/>
      <w:r w:rsidR="00C04789">
        <w:t>MBS</w:t>
      </w:r>
      <w:proofErr w:type="spellEnd"/>
      <w:r w:rsidR="00C04789">
        <w:t xml:space="preserve">: 080926161, </w:t>
      </w:r>
      <w:proofErr w:type="spellStart"/>
      <w:r w:rsidR="00C04789">
        <w:t>OIB</w:t>
      </w:r>
      <w:proofErr w:type="spellEnd"/>
      <w:r w:rsidR="00C04789">
        <w:t xml:space="preserve">: 21211045897.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3D11F2">
        <w:t>82</w:t>
      </w:r>
      <w:r w:rsidR="00C04789">
        <w:t>3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D1464">
        <w:t>1</w:t>
      </w:r>
      <w:r w:rsidR="003D11F2">
        <w:t>3</w:t>
      </w:r>
      <w:r w:rsidR="00110158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3D11F2">
        <w:t>82</w:t>
      </w:r>
      <w:r w:rsidR="00C04789">
        <w:t>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DD1464">
        <w:t>2</w:t>
      </w:r>
      <w:r w:rsidR="003D11F2">
        <w:t>8</w:t>
      </w:r>
      <w:r w:rsidR="003E019E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158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D11F2"/>
    <w:rsid w:val="003E019E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5238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6262C"/>
    <w:rsid w:val="008632B2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C56D8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789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D1464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852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52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2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2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852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52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2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2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St-823/2017</izvorni_sadrzaj>
    <derivirana_varijabla naziv="DomainObject.Predmet.OznakaBroj_1">St-823/2017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ROMMY j.d.o.o. za usluge i trgovinu</izvorni_sadrzaj>
    <derivirana_varijabla naziv="DomainObject.Predmet.ProtustrankaFormated_1">  ROMMY j.d.o.o. za usluge i trgovinu</derivirana_varijabla>
  </DomainObject.Predmet.ProtustrankaFormated>
  <DomainObject.Predmet.ProtustrankaFormatedOIB>
    <izvorni_sadrzaj>  ROMMY j.d.o.o. za usluge i trgovinu, OIB 21211045897</izvorni_sadrzaj>
    <derivirana_varijabla naziv="DomainObject.Predmet.ProtustrankaFormatedOIB_1">  ROMMY j.d.o.o. za usluge i trgovinu, OIB 21211045897</derivirana_varijabla>
  </DomainObject.Predmet.ProtustrankaFormatedOIB>
  <DomainObject.Predmet.ProtustrankaFormatedWithAdress>
    <izvorni_sadrzaj> ROMMY j.d.o.o. za usluge i trgovinu, Trg žrtava fašizma 8, 10290 Zaprešić</izvorni_sadrzaj>
    <derivirana_varijabla naziv="DomainObject.Predmet.ProtustrankaFormatedWithAdress_1"> ROMMY j.d.o.o. za usluge i trgovinu, Trg žrtava fašizma 8, 10290 Zaprešić</derivirana_varijabla>
  </DomainObject.Predmet.ProtustrankaFormatedWithAdress>
  <DomainObject.Predmet.ProtustrankaFormatedWithAdressOIB>
    <izvorni_sadrzaj> ROMMY j.d.o.o. za usluge i trgovinu, OIB 21211045897, Trg žrtava fašizma 8, 10290 Zaprešić</izvorni_sadrzaj>
    <derivirana_varijabla naziv="DomainObject.Predmet.ProtustrankaFormatedWithAdressOIB_1"> ROMMY j.d.o.o. za usluge i trgovinu, OIB 21211045897, Trg žrtava fašizma 8, 10290 Zaprešić</derivirana_varijabla>
  </DomainObject.Predmet.ProtustrankaFormatedWithAdressOIB>
  <DomainObject.Predmet.ProtustrankaWithAdress>
    <izvorni_sadrzaj>ROMMY j.d.o.o. za usluge i trgovinu Trg žrtava fašizma 8, 10290 Zaprešić</izvorni_sadrzaj>
    <derivirana_varijabla naziv="DomainObject.Predmet.ProtustrankaWithAdress_1">ROMMY j.d.o.o. za usluge i trgovinu Trg žrtava fašizma 8, 10290 Zaprešić</derivirana_varijabla>
  </DomainObject.Predmet.ProtustrankaWithAdress>
  <DomainObject.Predmet.ProtustrankaWithAdressOIB>
    <izvorni_sadrzaj>ROMMY j.d.o.o. za usluge i trgovinu, OIB 21211045897, Trg žrtava fašizma 8, 10290 Zaprešić</izvorni_sadrzaj>
    <derivirana_varijabla naziv="DomainObject.Predmet.ProtustrankaWithAdressOIB_1">ROMMY j.d.o.o. za usluge i trgovinu, OIB 21211045897, Trg žrtava fašizma 8, 10290 Zaprešić</derivirana_varijabla>
  </DomainObject.Predmet.ProtustrankaWithAdressOIB>
  <DomainObject.Predmet.ProtustrankaNazivFormated>
    <izvorni_sadrzaj>ROMMY j.d.o.o. za usluge i trgovinu</izvorni_sadrzaj>
    <derivirana_varijabla naziv="DomainObject.Predmet.ProtustrankaNazivFormated_1">ROMMY j.d.o.o. za usluge i trgovinu</derivirana_varijabla>
  </DomainObject.Predmet.ProtustrankaNazivFormated>
  <DomainObject.Predmet.ProtustrankaNazivFormatedOIB>
    <izvorni_sadrzaj>ROMMY j.d.o.o. za usluge i trgovinu, OIB 21211045897</izvorni_sadrzaj>
    <derivirana_varijabla naziv="DomainObject.Predmet.ProtustrankaNazivFormatedOIB_1">ROMMY j.d.o.o. za usluge i trgovinu, OIB 21211045897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ROMMY j.d.o.o. za usluge i trgovinu</item>
    </izvorni_sadrzaj>
    <derivirana_varijabla naziv="DomainObject.Predmet.ProtuStrankaListFormated_1">
      <item>ROMMY j.d.o.o. za usluge i trgovinu</item>
    </derivirana_varijabla>
  </DomainObject.Predmet.ProtuStrankaListFormated>
  <DomainObject.Predmet.ProtuStrankaListFormatedOIB>
    <izvorni_sadrzaj>
      <item>ROMMY j.d.o.o. za usluge i trgovinu, OIB 21211045897</item>
    </izvorni_sadrzaj>
    <derivirana_varijabla naziv="DomainObject.Predmet.ProtuStrankaListFormatedOIB_1">
      <item>ROMMY j.d.o.o. za usluge i trgovinu, OIB 21211045897</item>
    </derivirana_varijabla>
  </DomainObject.Predmet.ProtuStrankaListFormatedOIB>
  <DomainObject.Predmet.ProtuStrankaListFormatedWithAdress>
    <izvorni_sadrzaj>
      <item>ROMMY j.d.o.o. za usluge i trgovinu, Trg žrtava fašizma 8, 10290 Zaprešić</item>
    </izvorni_sadrzaj>
    <derivirana_varijabla naziv="DomainObject.Predmet.ProtuStrankaListFormatedWithAdress_1">
      <item>ROMMY j.d.o.o. za usluge i trgovinu, Trg žrtava fašizma 8, 10290 Zaprešić</item>
    </derivirana_varijabla>
  </DomainObject.Predmet.ProtuStrankaListFormatedWithAdress>
  <DomainObject.Predmet.ProtuStrankaListFormatedWithAdressOIB>
    <izvorni_sadrzaj>
      <item>ROMMY j.d.o.o. za usluge i trgovinu, OIB 21211045897, Trg žrtava fašizma 8, 10290 Zaprešić</item>
    </izvorni_sadrzaj>
    <derivirana_varijabla naziv="DomainObject.Predmet.ProtuStrankaListFormatedWithAdressOIB_1">
      <item>ROMMY j.d.o.o. za usluge i trgovinu, OIB 21211045897, Trg žrtava fašizma 8, 10290 Zaprešić</item>
    </derivirana_varijabla>
  </DomainObject.Predmet.ProtuStrankaListFormatedWithAdressOIB>
  <DomainObject.Predmet.ProtuStrankaListNazivFormated>
    <izvorni_sadrzaj>
      <item>ROMMY j.d.o.o. za usluge i trgovinu</item>
    </izvorni_sadrzaj>
    <derivirana_varijabla naziv="DomainObject.Predmet.ProtuStrankaListNazivFormated_1">
      <item>ROMMY j.d.o.o. za usluge i trgovinu</item>
    </derivirana_varijabla>
  </DomainObject.Predmet.ProtuStrankaListNazivFormated>
  <DomainObject.Predmet.ProtuStrankaListNazivFormatedOIB>
    <izvorni_sadrzaj>
      <item>ROMMY j.d.o.o. za usluge i trgovinu, OIB 21211045897</item>
    </izvorni_sadrzaj>
    <derivirana_varijabla naziv="DomainObject.Predmet.ProtuStrankaListNazivFormatedOIB_1">
      <item>ROMMY j.d.o.o. za usluge i trgovinu, OIB 21211045897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ROMMY j.d.o.o. za usluge i trgovinu</izvorni_sadrzaj>
    <derivirana_varijabla naziv="DomainObject.Predmet.ProtustrankaIDrugi_1">ROMMY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ROMMY j.d.o.o. za usluge i trgovinu, OIB 21211045897, Trg žrtava fašizma 8, 10290 Zaprešić</izvorni_sadrzaj>
    <derivirana_varijabla naziv="DomainObject.Predmet.ProtustrankaIDrugiAdressOIB_1">ROMMY j.d.o.o. za usluge i trgovinu, OIB 21211045897, Trg žrtava fašizma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ROMMY j.d.o.o. za usluge i trgovinu</item>
      <item>FINA Regionalni centar Zagreb</item>
    </izvorni_sadrzaj>
    <derivirana_varijabla naziv="DomainObject.Predmet.SudioniciListNaziv_1">
      <item>ROMMY j.d.o.o. za usluge i trgovinu</item>
      <item>FINA Regionalni centar Zagreb</item>
    </derivirana_varijabla>
  </DomainObject.Predmet.SudioniciListNaziv>
  <DomainObject.Predmet.SudioniciListAdressOIB>
    <izvorni_sadrzaj>
      <item>ROMMY j.d.o.o. za usluge i trgovinu, OIB 21211045897, Trg žrtava fašizma 8,10290 Zaprešić</item>
      <item>FINA Regionalni centar Zagreb, OIB 85821130368, Trg svibanjskih žrtava 1995. br. 1,10000 Zagreb</item>
    </izvorni_sadrzaj>
    <derivirana_varijabla naziv="DomainObject.Predmet.SudioniciListAdressOIB_1">
      <item>ROMMY j.d.o.o. za usluge i trgovinu, OIB 21211045897, Trg žrtava fašizma 8,10290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21211045897</item>
      <item>, OIB 85821130368</item>
    </izvorni_sadrzaj>
    <derivirana_varijabla naziv="DomainObject.Predmet.SudioniciListNazivOIB_1">
      <item>, OIB 21211045897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76160-77AF-43BD-BAC2-D08EAB00C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3161</properties:Characters>
  <properties:Lines>90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2017-11-28T12:44:00Z</dcterms:created>
  <dc:creator>Korisnik</dc:creator>
  <cp:lastModifiedBy>Ljiljana Floršić</cp:lastModifiedBy>
  <cp:lastPrinted>2017-11-27T08:20:00Z</cp:lastPrinted>
  <dcterms:modified xmlns:xsi="http://www.w3.org/2001/XMLSchema-instance" xsi:type="dcterms:W3CDTF">2017-11-28T12:46:00Z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