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3037" w14:paraId="d083037" w:rsidRDefault="00DE6056" w:rsidP="00DE6056" w:rsidR="00DE6056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DE6056" w:rsidP="00DE6056" w:rsidR="00DE6056" w:rsidRPr="0084586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</w:t>
      </w:r>
      <w:r>
        <w:tab/>
        <w:t xml:space="preserve">     2 St-402</w:t>
      </w:r>
      <w:r w:rsidRPr="00423E59">
        <w:t>/</w:t>
      </w:r>
      <w:r>
        <w:t>2016</w:t>
      </w:r>
      <w:r w:rsidRPr="00845869">
        <w:t>-</w:t>
      </w:r>
      <w:r>
        <w:t>71</w:t>
      </w:r>
    </w:p>
    <w:p w:rsidRDefault="00DE6056" w:rsidP="00DE6056" w:rsidR="00DE6056" w:rsidRPr="00423E59">
      <w:r w:rsidRPr="00423E59">
        <w:t xml:space="preserve"> TRGOVAČKI SUD U PAZINU</w:t>
      </w:r>
    </w:p>
    <w:p w:rsidRDefault="00DE6056" w:rsidP="00DE6056" w:rsidR="00DE6056" w:rsidRPr="00423E59">
      <w:r w:rsidRPr="00423E59">
        <w:t xml:space="preserve">     52000 PAZIN, </w:t>
      </w:r>
      <w:proofErr w:type="spellStart"/>
      <w:r w:rsidRPr="00423E59">
        <w:t>Dršćevka</w:t>
      </w:r>
      <w:proofErr w:type="spellEnd"/>
      <w:r w:rsidRPr="00423E59">
        <w:t xml:space="preserve"> 1</w:t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</w:t>
      </w:r>
    </w:p>
    <w:p w:rsidRDefault="00DE6056" w:rsidP="00DE6056" w:rsidR="00DE6056" w:rsidRPr="00423E59"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     </w:t>
      </w:r>
    </w:p>
    <w:p w:rsidRDefault="00DE6056" w:rsidP="00DE6056" w:rsidR="00DE6056" w:rsidRPr="00423E59"/>
    <w:p w:rsidRDefault="00DE6056" w:rsidP="00DE6056" w:rsidR="00DE6056" w:rsidRPr="00423E59">
      <w:pPr>
        <w:jc w:val="center"/>
      </w:pPr>
    </w:p>
    <w:p w:rsidRDefault="00DE6056" w:rsidP="00DE6056" w:rsidR="00DE6056" w:rsidRPr="00845869">
      <w:pPr>
        <w:ind w:firstLine="708"/>
        <w:jc w:val="both"/>
      </w:pPr>
      <w:r w:rsidRPr="00423E59">
        <w:t xml:space="preserve">Trgovački sud u Pazinu, po stečajnom sucu Adrijani Labinjan Skok, u stečajnom postupku nad </w:t>
      </w:r>
      <w:r>
        <w:t xml:space="preserve">stečajnim dužnikom </w:t>
      </w:r>
      <w:r w:rsidRPr="000244F3">
        <w:t xml:space="preserve">2 MG STUDIO d.o.o. u stečaju, Pula, </w:t>
      </w:r>
      <w:proofErr w:type="spellStart"/>
      <w:r w:rsidRPr="000244F3">
        <w:t>Palisina</w:t>
      </w:r>
      <w:proofErr w:type="spellEnd"/>
      <w:r w:rsidRPr="000244F3">
        <w:t xml:space="preserve"> Ulica 13, OIB: 97645231188</w:t>
      </w:r>
      <w:r w:rsidRPr="00845869">
        <w:t xml:space="preserve">, </w:t>
      </w:r>
      <w:r>
        <w:t>16. srpnja</w:t>
      </w:r>
      <w:r w:rsidRPr="00845869">
        <w:t xml:space="preserve"> 2018. donio je sljedeći</w:t>
      </w:r>
    </w:p>
    <w:p w:rsidRDefault="00DE6056" w:rsidP="00DE6056" w:rsidR="00DE6056" w:rsidRPr="00423E59">
      <w:pPr>
        <w:jc w:val="both"/>
      </w:pPr>
    </w:p>
    <w:p w:rsidRDefault="00DE6056" w:rsidP="00DE6056" w:rsidR="00DE6056" w:rsidRPr="00874F1F">
      <w:pPr>
        <w:jc w:val="both"/>
      </w:pPr>
    </w:p>
    <w:p w:rsidRDefault="00DE6056" w:rsidP="00DE6056" w:rsidR="00DE6056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DE6056" w:rsidP="00DE6056" w:rsidR="00DE6056">
      <w:pPr>
        <w:jc w:val="center"/>
      </w:pPr>
    </w:p>
    <w:p w:rsidRDefault="00DE6056" w:rsidP="00DE6056" w:rsidR="00DE6056" w:rsidRPr="00874F1F">
      <w:pPr>
        <w:jc w:val="center"/>
      </w:pPr>
    </w:p>
    <w:p w:rsidRDefault="00DE6056" w:rsidP="00DE6056" w:rsidR="00DE6056" w:rsidRPr="00874F1F">
      <w:pPr>
        <w:ind w:firstLine="708"/>
        <w:jc w:val="both"/>
      </w:pPr>
      <w:r>
        <w:t>Završno ročište vjerovnika</w:t>
      </w:r>
      <w:r w:rsidRPr="00874F1F">
        <w:t xml:space="preserve"> u stečajnom postupku nad </w:t>
      </w:r>
      <w:r>
        <w:t xml:space="preserve">stečajnim dužnikom </w:t>
      </w:r>
      <w:r w:rsidRPr="000244F3">
        <w:t xml:space="preserve">2 MG STUDIO d.o.o. u stečaju, Pula, </w:t>
      </w:r>
      <w:proofErr w:type="spellStart"/>
      <w:r w:rsidRPr="000244F3">
        <w:t>Palisina</w:t>
      </w:r>
      <w:proofErr w:type="spellEnd"/>
      <w:r w:rsidRPr="000244F3">
        <w:t xml:space="preserve"> Ulica 13, OIB: 97645231188</w:t>
      </w:r>
      <w:r w:rsidRPr="00874F1F">
        <w:t xml:space="preserve">, </w:t>
      </w:r>
      <w:r>
        <w:t xml:space="preserve">određuje se za </w:t>
      </w:r>
    </w:p>
    <w:p w:rsidRDefault="00DE6056" w:rsidP="00DE6056" w:rsidR="00DE6056">
      <w:pPr>
        <w:jc w:val="both"/>
      </w:pPr>
    </w:p>
    <w:p w:rsidRDefault="00DE6056" w:rsidP="00DE6056" w:rsidR="00DE6056" w:rsidRPr="00874F1F">
      <w:pPr>
        <w:jc w:val="both"/>
      </w:pPr>
    </w:p>
    <w:p w:rsidRDefault="00DE6056" w:rsidP="00DE6056" w:rsidR="00DE6056" w:rsidRPr="00423E59">
      <w:pPr>
        <w:jc w:val="center"/>
      </w:pPr>
      <w:r>
        <w:t>12. rujna 2018.</w:t>
      </w:r>
      <w:r w:rsidRPr="00423E59">
        <w:t xml:space="preserve"> u </w:t>
      </w:r>
      <w:r>
        <w:t>9</w:t>
      </w:r>
      <w:r w:rsidRPr="00423E59">
        <w:t>:</w:t>
      </w:r>
      <w:r>
        <w:t>00</w:t>
      </w:r>
      <w:r w:rsidRPr="00423E59">
        <w:t xml:space="preserve"> sati, </w:t>
      </w:r>
    </w:p>
    <w:p w:rsidRDefault="00DE6056" w:rsidP="00DE6056" w:rsidR="00DE6056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DE6056" w:rsidP="00DE6056" w:rsidR="00DE6056" w:rsidRPr="00874F1F">
      <w:pPr>
        <w:jc w:val="center"/>
      </w:pPr>
    </w:p>
    <w:p w:rsidRDefault="00DE6056" w:rsidP="00DE6056" w:rsidR="00DE6056">
      <w:pPr>
        <w:jc w:val="both"/>
      </w:pPr>
    </w:p>
    <w:p w:rsidRDefault="00DE6056" w:rsidP="00DE6056" w:rsidR="00DE6056" w:rsidRPr="00874F1F">
      <w:pPr>
        <w:jc w:val="both"/>
      </w:pPr>
    </w:p>
    <w:p w:rsidRDefault="00DE6056" w:rsidP="00DE6056" w:rsidR="00DE6056" w:rsidRPr="00845869">
      <w:pPr>
        <w:ind w:firstLine="708"/>
        <w:jc w:val="both"/>
      </w:pPr>
      <w:r w:rsidRPr="00845869">
        <w:t>Dnevni red završnog ročišta vjerovnika:</w:t>
      </w:r>
    </w:p>
    <w:p w:rsidRDefault="00DE6056" w:rsidP="00DE6056" w:rsidR="00DE6056" w:rsidRPr="00845869">
      <w:pPr>
        <w:ind w:firstLine="708"/>
        <w:jc w:val="both"/>
      </w:pPr>
      <w:r w:rsidRPr="00845869">
        <w:t xml:space="preserve">1. Rasprava o završnom računu stečajnog upravitelja </w:t>
      </w:r>
    </w:p>
    <w:p w:rsidRDefault="00DE6056" w:rsidP="00DE6056" w:rsidR="00DE6056" w:rsidRPr="00845869">
      <w:pPr>
        <w:ind w:firstLine="708"/>
        <w:jc w:val="both"/>
      </w:pPr>
      <w:r w:rsidRPr="00845869">
        <w:t>2. Podnošenje prigovora na završni popis.</w:t>
      </w:r>
    </w:p>
    <w:p w:rsidRDefault="00DE6056" w:rsidP="00DE6056" w:rsidR="00DE6056" w:rsidRPr="00845869">
      <w:pPr>
        <w:ind w:firstLine="708"/>
        <w:jc w:val="both"/>
      </w:pPr>
      <w:r w:rsidRPr="00845869">
        <w:t xml:space="preserve">3. Donošenje odluke o </w:t>
      </w:r>
      <w:proofErr w:type="spellStart"/>
      <w:r w:rsidRPr="00845869">
        <w:t>neunovčivim</w:t>
      </w:r>
      <w:proofErr w:type="spellEnd"/>
      <w:r w:rsidRPr="00845869">
        <w:t xml:space="preserve"> predmetima stečajne mase.</w:t>
      </w:r>
    </w:p>
    <w:p w:rsidRDefault="00DE6056" w:rsidP="00DE6056" w:rsidR="00DE6056" w:rsidRPr="00845869"/>
    <w:p w:rsidRDefault="00DE6056" w:rsidP="00DE6056" w:rsidR="00DE6056" w:rsidRPr="00845869">
      <w:pPr>
        <w:jc w:val="center"/>
      </w:pPr>
    </w:p>
    <w:p w:rsidRDefault="00DE6056" w:rsidP="00DE6056" w:rsidR="00DE6056" w:rsidRPr="00845869">
      <w:pPr>
        <w:jc w:val="center"/>
      </w:pPr>
    </w:p>
    <w:p w:rsidRDefault="00DE6056" w:rsidP="00DE6056" w:rsidR="00DE6056" w:rsidRPr="00845869">
      <w:pPr>
        <w:jc w:val="center"/>
      </w:pPr>
      <w:r w:rsidRPr="00845869">
        <w:t xml:space="preserve">U Pazinu </w:t>
      </w:r>
      <w:r>
        <w:t>16. srpnja</w:t>
      </w:r>
      <w:r w:rsidRPr="00845869">
        <w:t xml:space="preserve"> 2018.</w:t>
      </w:r>
    </w:p>
    <w:p w:rsidRDefault="00DE6056" w:rsidP="00DE6056" w:rsidR="00DE6056">
      <w:pPr>
        <w:jc w:val="center"/>
      </w:pPr>
    </w:p>
    <w:p w:rsidRDefault="00DE6056" w:rsidP="00DE6056" w:rsidR="00DE6056" w:rsidRPr="00C73B3C">
      <w:pPr>
        <w:jc w:val="center"/>
      </w:pPr>
    </w:p>
    <w:p w:rsidRDefault="00DE6056" w:rsidP="00DE6056" w:rsidR="00DE6056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</w:t>
      </w:r>
      <w:r>
        <w:t>Sutkinja</w:t>
      </w:r>
    </w:p>
    <w:p w:rsidRDefault="00DE6056" w:rsidP="00DE6056" w:rsidR="00DE6056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</w:t>
      </w:r>
      <w:r>
        <w:t>.</w:t>
      </w:r>
    </w:p>
    <w:p w:rsidRDefault="00DE6056" w:rsidP="00DE6056" w:rsidR="00DE6056" w:rsidRPr="00C73B3C">
      <w:pPr>
        <w:jc w:val="both"/>
      </w:pPr>
    </w:p>
    <w:p w:rsidRDefault="00DE6056" w:rsidP="00DE6056" w:rsidR="00DE6056">
      <w:pPr>
        <w:ind w:firstLine="708"/>
        <w:jc w:val="both"/>
      </w:pPr>
    </w:p>
    <w:p w:rsidRDefault="00DE6056" w:rsidP="00DE6056" w:rsidR="00DE6056" w:rsidRPr="00C73B3C">
      <w:pPr>
        <w:jc w:val="both"/>
      </w:pPr>
      <w:r w:rsidRPr="00C73B3C">
        <w:t>UPUTA O PRAVNOM LIJEKU</w:t>
      </w:r>
      <w:r>
        <w:t>:</w:t>
      </w:r>
    </w:p>
    <w:p w:rsidRDefault="00DE6056" w:rsidP="00DE6056" w:rsidR="00DE6056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DE6056" w:rsidP="00DE6056" w:rsidR="00DE6056" w:rsidRPr="00C73B3C">
      <w:pPr>
        <w:jc w:val="both"/>
      </w:pPr>
    </w:p>
    <w:p w:rsidRDefault="00DE6056" w:rsidP="00DE6056" w:rsidR="00DE6056" w:rsidRPr="008D5755">
      <w:pPr>
        <w:jc w:val="both"/>
      </w:pPr>
      <w:r w:rsidRPr="008D5755">
        <w:t>DNA:</w:t>
      </w:r>
    </w:p>
    <w:p w:rsidRDefault="00DE6056" w:rsidP="00DE6056" w:rsidR="00DE6056">
      <w:r w:rsidRPr="008D5755">
        <w:t>- e-oglasna ploča suda</w:t>
      </w:r>
      <w:r>
        <w:t xml:space="preserve"> 8 dana</w:t>
      </w:r>
    </w:p>
    <w:p w:rsidRDefault="00DE6056" w:rsidP="00DE6056" w:rsidR="00DE6056" w:rsidRPr="006969BA">
      <w:r w:rsidRPr="006969BA">
        <w:t xml:space="preserve">- </w:t>
      </w:r>
      <w:r w:rsidRPr="000244F3">
        <w:t xml:space="preserve">stečajna </w:t>
      </w:r>
      <w:r>
        <w:t>upraviteljica Milena Veljović,</w:t>
      </w:r>
      <w:r w:rsidRPr="000244F3">
        <w:t xml:space="preserve"> Pul</w:t>
      </w:r>
      <w:r>
        <w:t>a</w:t>
      </w:r>
      <w:r w:rsidRPr="000244F3">
        <w:t xml:space="preserve">, </w:t>
      </w:r>
      <w:proofErr w:type="spellStart"/>
      <w:r w:rsidRPr="000244F3">
        <w:t>Dobrilina</w:t>
      </w:r>
      <w:proofErr w:type="spellEnd"/>
      <w:r w:rsidRPr="000244F3">
        <w:t xml:space="preserve"> 9</w:t>
      </w:r>
    </w:p>
    <w:p w:rsidRDefault="00DE6056" w:rsidP="00DE6056" w:rsidR="00DE6056"/>
    <w:p w:rsidRDefault="00DE6056" w:rsidP="00DE6056" w:rsidR="00DE6056"/>
    <w:p w:rsidRDefault="00BD29F5" w:rsidR="00500701"/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29F5" w:rsidR="00000000">
      <w:r>
        <w:separator/>
      </w:r>
    </w:p>
  </w:endnote>
  <w:endnote w:id="0" w:type="continuationSeparator">
    <w:p w:rsidRDefault="00BD29F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056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D29F5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9F5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BD29F5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29F5" w:rsidR="00000000">
      <w:r>
        <w:separator/>
      </w:r>
    </w:p>
  </w:footnote>
  <w:footnote w:id="0" w:type="continuationSeparator">
    <w:p w:rsidRDefault="00BD29F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056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9F5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9F5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056"/>
    <w:rsid w:val="00554328"/>
    <w:rsid w:val="00985388"/>
    <w:rsid w:val="00BD29F5"/>
    <w:rsid w:val="00DE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05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E6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E605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E6056"/>
  </w:style>
  <w:style w:styleId="Zaglavlje" w:type="paragraph">
    <w:name w:val="header"/>
    <w:basedOn w:val="Normal"/>
    <w:link w:val="ZaglavljeChar"/>
    <w:rsid w:val="00DE605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E6056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6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05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2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9F5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9F5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9F5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9F5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05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E6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E605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E6056"/>
  </w:style>
  <w:style w:styleId="Zaglavlje" w:type="paragraph">
    <w:name w:val="header"/>
    <w:basedOn w:val="Normal"/>
    <w:link w:val="ZaglavljeChar"/>
    <w:rsid w:val="00DE605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E6056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6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05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2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9F5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9F5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9F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9F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 MG STUDIO d. o. o. PULA</izvorni_sadrzaj>
    <derivirana_varijabla naziv="DomainObject.Predmet.ProtustrankaFormated_1">  2 MG STUDIO d. o. o. PULA</derivirana_varijabla>
  </DomainObject.Predmet.ProtustrankaFormated>
  <DomainObject.Predmet.ProtustrankaFormatedOIB>
    <izvorni_sadrzaj>  2 MG STUDIO d. o. o. PULA, OIB 97645231188</izvorni_sadrzaj>
    <derivirana_varijabla naziv="DomainObject.Predmet.ProtustrankaFormatedOIB_1">  2 MG STUDIO d. o. o. PULA, OIB 97645231188</derivirana_varijabla>
  </DomainObject.Predmet.ProtustrankaFormatedOIB>
  <DomainObject.Predmet.ProtustrankaFormatedWithAdress>
    <izvorni_sadrzaj> 2 MG STUDIO d. o. o. PULA, Palisina Ulica 13, 52100 Pula</izvorni_sadrzaj>
    <derivirana_varijabla naziv="DomainObject.Predmet.ProtustrankaFormatedWithAdress_1"> 2 MG STUDIO d. o. o. PULA, Palisina Ulica 13, 52100 Pula</derivirana_varijabla>
  </DomainObject.Predmet.ProtustrankaFormatedWithAdress>
  <DomainObject.Predmet.ProtustrankaFormatedWithAdressOIB>
    <izvorni_sadrzaj> 2 MG STUDIO d. o. o. PULA, OIB 97645231188, Palisina Ulica 13, 52100 Pula</izvorni_sadrzaj>
    <derivirana_varijabla naziv="DomainObject.Predmet.ProtustrankaFormatedWithAdressOIB_1"> 2 MG STUDIO d. o. o. PULA, OIB 97645231188, Palisina Ulica 13, 52100 Pula</derivirana_varijabla>
  </DomainObject.Predmet.ProtustrankaFormatedWithAdressOIB>
  <DomainObject.Predmet.ProtustrankaWithAdress>
    <izvorni_sadrzaj>2 MG STUDIO d. o. o. PULA Palisina Ulica 13, 52100 Pula</izvorni_sadrzaj>
    <derivirana_varijabla naziv="DomainObject.Predmet.ProtustrankaWithAdress_1">2 MG STUDIO d. o. o. PULA Palisina Ulica 13, 52100 Pula</derivirana_varijabla>
  </DomainObject.Predmet.ProtustrankaWithAdress>
  <DomainObject.Predmet.ProtustrankaWithAdressOIB>
    <izvorni_sadrzaj>2 MG STUDIO d. o. o. PULA, OIB 97645231188, Palisina Ulica 13, 52100 Pula</izvorni_sadrzaj>
    <derivirana_varijabla naziv="DomainObject.Predmet.ProtustrankaWithAdressOIB_1">2 MG STUDIO d. o. o. PULA, OIB 97645231188, Palisina Ulica 13, 52100 Pula</derivirana_varijabla>
  </DomainObject.Predmet.ProtustrankaWithAdressOIB>
  <DomainObject.Predmet.ProtustrankaNazivFormated>
    <izvorni_sadrzaj>2 MG STUDIO d. o. o. PULA</izvorni_sadrzaj>
    <derivirana_varijabla naziv="DomainObject.Predmet.ProtustrankaNazivFormated_1">2 MG STUDIO d. o. o. PULA</derivirana_varijabla>
  </DomainObject.Predmet.ProtustrankaNazivFormated>
  <DomainObject.Predmet.ProtustrankaNazivFormatedOIB>
    <izvorni_sadrzaj>2 MG STUDIO d. o. o. PULA, OIB 97645231188</izvorni_sadrzaj>
    <derivirana_varijabla naziv="DomainObject.Predmet.ProtustrankaNazivFormatedOIB_1">2 MG STUDIO d. o. o. PULA, OIB 97645231188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1112146.33</izvorni_sadrzaj>
    <derivirana_varijabla naziv="DomainObject.Predmet.TrenutnaVrijednost_1">1112146.33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2 MG STUDIO d. o. o. PULA</item>
    </izvorni_sadrzaj>
    <derivirana_varijabla naziv="DomainObject.Predmet.ProtuStrankaListFormated_1">
      <item>2 MG STUDIO d. o. o. PULA</item>
    </derivirana_varijabla>
  </DomainObject.Predmet.ProtuStrankaListFormated>
  <DomainObject.Predmet.ProtuStrankaListFormatedOIB>
    <izvorni_sadrzaj>
      <item>2 MG STUDIO d. o. o. PULA, OIB 97645231188</item>
    </izvorni_sadrzaj>
    <derivirana_varijabla naziv="DomainObject.Predmet.ProtuStrankaListFormatedOIB_1">
      <item>2 MG STUDIO d. o. o. PULA, OIB 97645231188</item>
    </derivirana_varijabla>
  </DomainObject.Predmet.ProtuStrankaListFormatedOIB>
  <DomainObject.Predmet.ProtuStrankaListFormatedWithAdress>
    <izvorni_sadrzaj>
      <item>2 MG STUDIO d. o. o. PULA, Palisina Ulica 13, 52100 Pula</item>
    </izvorni_sadrzaj>
    <derivirana_varijabla naziv="DomainObject.Predmet.ProtuStrankaListFormatedWithAdress_1">
      <item>2 MG STUDIO d. o. o. PULA, Palisina Ulica 13, 52100 Pula</item>
    </derivirana_varijabla>
  </DomainObject.Predmet.ProtuStrankaListFormatedWithAdress>
  <DomainObject.Predmet.ProtuStrankaListFormatedWithAdressOIB>
    <izvorni_sadrzaj>
      <item>2 MG STUDIO d. o. o. PULA, OIB 97645231188, Palisina Ulica 13, 52100 Pula</item>
    </izvorni_sadrzaj>
    <derivirana_varijabla naziv="DomainObject.Predmet.ProtuStrankaListFormatedWithAdressOIB_1">
      <item>2 MG STUDIO d. o. o. PULA, OIB 97645231188, Palisina Ulica 13, 52100 Pula</item>
    </derivirana_varijabla>
  </DomainObject.Predmet.ProtuStrankaListFormatedWithAdressOIB>
  <DomainObject.Predmet.ProtuStrankaListNazivFormated>
    <izvorni_sadrzaj>
      <item>2 MG STUDIO d. o. o. PULA</item>
    </izvorni_sadrzaj>
    <derivirana_varijabla naziv="DomainObject.Predmet.ProtuStrankaListNazivFormated_1">
      <item>2 MG STUDIO d. o. o. PULA</item>
    </derivirana_varijabla>
  </DomainObject.Predmet.ProtuStrankaListNazivFormated>
  <DomainObject.Predmet.ProtuStrankaListNazivFormatedOIB>
    <izvorni_sadrzaj>
      <item>2 MG STUDIO d. o. o. PULA, OIB 97645231188</item>
    </izvorni_sadrzaj>
    <derivirana_varijabla naziv="DomainObject.Predmet.ProtuStrankaListNazivFormatedOIB_1">
      <item>2 MG STUDIO d. o. o. PULA, OIB 97645231188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2 MG STUDIO d. o. o. PULA</izvorni_sadrzaj>
    <derivirana_varijabla naziv="DomainObject.Predmet.ProtustrankaIDrugi_1">2 MG STUDIO d. o. 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2 MG STUDIO d. o. o. PULA, OIB 97645231188, Palisina Ulica 13, 52100 Pula</izvorni_sadrzaj>
    <derivirana_varijabla naziv="DomainObject.Predmet.ProtustrankaIDrugiAdressOIB_1">2 MG STUDIO d. o. o. PULA, OIB 97645231188, Palisina Ulica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 MG STUDIO d. o. 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2 MG STUDIO d. o. 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2 MG STUDIO d. o. o. PULA, OIB 97645231188, Palisina Ulica 13,52100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2 MG STUDIO d. o. o. PULA, OIB 97645231188, Palisina Ulica 13,52100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97645231188</item>
      <item>, OIB 52634238587</item>
      <item>, OIB null</item>
    </izvorni_sadrzaj>
    <derivirana_varijabla naziv="DomainObject.Predmet.SudioniciListNazivOIB_1">
      <item>, OIB 97645231188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162</properties:Words>
  <properties:Characters>862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2018-07-16T07:01:00Z</dcterms:created>
  <dc:creator>Jasmina Matika</dc:creator>
  <cp:lastModifiedBy>Jasmina Matika</cp:lastModifiedBy>
  <dcterms:modified xmlns:xsi="http://www.w3.org/2001/XMLSchema-instance" xsi:type="dcterms:W3CDTF">2018-07-16T07:05:00Z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(St-402-16 - ZAKLJUČAK - ZAKAZIVANJE ZAVRŠNOG ROČIŠTA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