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33cb" w14:paraId="d0233c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77D12">
        <w:t>708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E77D12">
        <w:t>VILA PAULA</w:t>
      </w:r>
      <w:r w:rsidR="005D174A">
        <w:t xml:space="preserve"> d</w:t>
      </w:r>
      <w:r w:rsidR="00C653AB">
        <w:t>.o.o.,</w:t>
      </w:r>
      <w:r w:rsidR="00E77D12">
        <w:t xml:space="preserve"> Split, Gundulićeva 24</w:t>
      </w:r>
      <w:r w:rsidR="00800AD4">
        <w:t xml:space="preserve">, </w:t>
      </w:r>
      <w:r w:rsidR="00D75071">
        <w:t>OIB</w:t>
      </w:r>
      <w:r w:rsidR="00615DCB">
        <w:t xml:space="preserve">: </w:t>
      </w:r>
      <w:r w:rsidR="00E77D12">
        <w:t>43313013524</w:t>
      </w:r>
      <w:r w:rsidR="00961651">
        <w:t>,</w:t>
      </w:r>
      <w:r w:rsidR="00C653AB">
        <w:t xml:space="preserve"> MBS: </w:t>
      </w:r>
      <w:r w:rsidR="00E77D12">
        <w:t>060207644</w:t>
      </w:r>
      <w:r w:rsidR="00800AD4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77D12" w:rsidRPr="00E77D12">
        <w:t xml:space="preserve">VILA PAULA d.o.o., Split, Gundulićeva 24, OIB: 43313013524, MBS: 060207644,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615DCB">
        <w:t>1</w:t>
      </w:r>
      <w:r w:rsidR="00AF4211">
        <w:t>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E77D12">
        <w:t>u od 2308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E77D12">
        <w:t xml:space="preserve"> 509.634,73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C653AB">
        <w:t>ju</w:t>
      </w:r>
      <w:r>
        <w:t xml:space="preserve"> se </w:t>
      </w:r>
      <w:r w:rsidR="00D36A52">
        <w:t>o</w:t>
      </w:r>
      <w:r w:rsidR="00BA4DDF">
        <w:t>vlašten</w:t>
      </w:r>
      <w:r w:rsidR="00C653AB">
        <w:t>e</w:t>
      </w:r>
      <w:r w:rsidR="00500539">
        <w:t xml:space="preserve">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77D12">
        <w:t>3. ST-1708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C653AB">
        <w:t>e</w:t>
      </w:r>
      <w:r w:rsidR="003D3A71">
        <w:t xml:space="preserve"> ovlašten</w:t>
      </w:r>
      <w:r w:rsidR="00C653AB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C653AB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00539"/>
    <w:rsid w:val="00501054"/>
    <w:rsid w:val="00516D0E"/>
    <w:rsid w:val="005204F2"/>
    <w:rsid w:val="005219A1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St-1708/2015</izvorni_sadrzaj>
    <derivirana_varijabla naziv="DomainObject.Predmet.OznakaBroj_1">St-1708/2015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PAULA, putnička agencija, turizam, ugostiteljstvo, trgovina i usluge</izvorni_sadrzaj>
    <derivirana_varijabla naziv="DomainObject.Predmet.ProtustrankaFormated_1">  VILA PAULA, putnička agencija, turizam, ugostiteljstvo, trgovina i usluge</derivirana_varijabla>
  </DomainObject.Predmet.ProtustrankaFormated>
  <DomainObject.Predmet.ProtustrankaFormatedOIB>
    <izvorni_sadrzaj>  VILA PAULA, putnička agencija, turizam, ugostiteljstvo, trgovina i usluge, OIB 43313013524</izvorni_sadrzaj>
    <derivirana_varijabla naziv="DomainObject.Predmet.ProtustrankaFormatedOIB_1">  VILA PAULA, putnička agencija, turizam, ugostiteljstvo, trgovina i usluge, OIB 43313013524</derivirana_varijabla>
  </DomainObject.Predmet.ProtustrankaFormatedOIB>
  <DomainObject.Predmet.ProtustrankaFormatedWithAdress>
    <izvorni_sadrzaj> VILA PAULA, putnička agencija, turizam, ugostiteljstvo, trgovina i usluge, Gundulićeva 24, 21000 Split</izvorni_sadrzaj>
    <derivirana_varijabla naziv="DomainObject.Predmet.ProtustrankaFormatedWithAdress_1"> VILA PAULA, putnička agencija, turizam, ugostiteljstvo, trgovina i usluge, Gundulićeva 24, 21000 Split</derivirana_varijabla>
  </DomainObject.Predmet.ProtustrankaFormatedWithAdress>
  <DomainObject.Predmet.ProtustrankaFormatedWithAdressOIB>
    <izvorni_sadrzaj> VILA PAULA, putnička agencija, turizam, ugostiteljstvo, trgovina i usluge, OIB 43313013524, Gundulićeva 24, 21000 Split</izvorni_sadrzaj>
    <derivirana_varijabla naziv="DomainObject.Predmet.ProtustrankaFormatedWithAdressOIB_1"> VILA PAULA, putnička agencija, turizam, ugostiteljstvo, trgovina i usluge, OIB 43313013524, Gundulićeva 24, 21000 Split</derivirana_varijabla>
  </DomainObject.Predmet.ProtustrankaFormatedWithAdressOIB>
  <DomainObject.Predmet.ProtustrankaWithAdress>
    <izvorni_sadrzaj>VILA PAULA, putnička agencija, turizam, ugostiteljstvo, trgovina i usluge Gundulićeva 24, 21000 Split</izvorni_sadrzaj>
    <derivirana_varijabla naziv="DomainObject.Predmet.ProtustrankaWithAdress_1">VILA PAULA, putnička agencija, turizam, ugostiteljstvo, trgovina i usluge Gundulićeva 24, 21000 Split</derivirana_varijabla>
  </DomainObject.Predmet.ProtustrankaWithAdress>
  <DomainObject.Predmet.ProtustrankaWithAdressOIB>
    <izvorni_sadrzaj>VILA PAULA, putnička agencija, turizam, ugostiteljstvo, trgovina i usluge, OIB 43313013524, Gundulićeva 24, 21000 Split</izvorni_sadrzaj>
    <derivirana_varijabla naziv="DomainObject.Predmet.ProtustrankaWithAdressOIB_1">VILA PAULA, putnička agencija, turizam, ugostiteljstvo, trgovina i usluge, OIB 43313013524, Gundulićeva 24, 21000 Split</derivirana_varijabla>
  </DomainObject.Predmet.ProtustrankaWithAdressOIB>
  <DomainObject.Predmet.ProtustrankaNazivFormated>
    <izvorni_sadrzaj>VILA PAULA, putnička agencija, turizam, ugostiteljstvo, trgovina i usluge</izvorni_sadrzaj>
    <derivirana_varijabla naziv="DomainObject.Predmet.ProtustrankaNazivFormated_1">VILA PAULA, putnička agencija, turizam, ugostiteljstvo, trgovina i usluge</derivirana_varijabla>
  </DomainObject.Predmet.ProtustrankaNazivFormated>
  <DomainObject.Predmet.ProtustrankaNazivFormatedOIB>
    <izvorni_sadrzaj>VILA PAULA, putnička agencija, turizam, ugostiteljstvo, trgovina i usluge, OIB 43313013524</izvorni_sadrzaj>
    <derivirana_varijabla naziv="DomainObject.Predmet.ProtustrankaNazivFormatedOIB_1">VILA PAULA, putnička agencija, turizam, ugostiteljstvo, trgovina i usluge, OIB 43313013524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509634.73</izvorni_sadrzaj>
    <derivirana_varijabla naziv="DomainObject.Predmet.TrenutnaVrijednost_1">509634.73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VILA PAULA, putnička agencija, turizam, ugostiteljstvo, trgovina i usluge</item>
    </izvorni_sadrzaj>
    <derivirana_varijabla naziv="DomainObject.Predmet.ProtuStrankaListFormated_1">
      <item>VILA PAULA, putnička agencija, turizam, ugostiteljstvo, trgovina i usluge</item>
    </derivirana_varijabla>
  </DomainObject.Predmet.ProtuStrankaListFormated>
  <DomainObject.Predmet.ProtuStrankaListFormatedOIB>
    <izvorni_sadrzaj>
      <item>VILA PAULA, putnička agencija, turizam, ugostiteljstvo, trgovina i usluge, OIB 43313013524</item>
    </izvorni_sadrzaj>
    <derivirana_varijabla naziv="DomainObject.Predmet.ProtuStrankaListFormatedOIB_1">
      <item>VILA PAULA, putnička agencija, turizam, ugostiteljstvo, trgovina i usluge, OIB 43313013524</item>
    </derivirana_varijabla>
  </DomainObject.Predmet.ProtuStrankaListFormatedOIB>
  <DomainObject.Predmet.ProtuStrankaListFormatedWithAdress>
    <izvorni_sadrzaj>
      <item>VILA PAULA, putnička agencija, turizam, ugostiteljstvo, trgovina i usluge, Gundulićeva 24, 21000 Split</item>
    </izvorni_sadrzaj>
    <derivirana_varijabla naziv="DomainObject.Predmet.ProtuStrankaListFormatedWithAdress_1">
      <item>VILA PAULA, putnička agencija, turizam, ugostiteljstvo, trgovina i usluge, Gundulićeva 24, 21000 Split</item>
    </derivirana_varijabla>
  </DomainObject.Predmet.ProtuStrankaListFormatedWithAdress>
  <DomainObject.Predmet.ProtuStrankaListFormatedWithAdressOIB>
    <izvorni_sadrzaj>
      <item>VILA PAULA, putnička agencija, turizam, ugostiteljstvo, trgovina i usluge, OIB 43313013524, Gundulićeva 24, 21000 Split</item>
    </izvorni_sadrzaj>
    <derivirana_varijabla naziv="DomainObject.Predmet.ProtuStrankaListFormatedWithAdressOIB_1">
      <item>VILA PAULA, putnička agencija, turizam, ugostiteljstvo, trgovina i usluge, OIB 43313013524, Gundulićeva 24, 21000 Split</item>
    </derivirana_varijabla>
  </DomainObject.Predmet.ProtuStrankaListFormatedWithAdressOIB>
  <DomainObject.Predmet.ProtuStrankaListNazivFormated>
    <izvorni_sadrzaj>
      <item>VILA PAULA, putnička agencija, turizam, ugostiteljstvo, trgovina i usluge</item>
    </izvorni_sadrzaj>
    <derivirana_varijabla naziv="DomainObject.Predmet.ProtuStrankaListNazivFormated_1">
      <item>VILA PAULA, putnička agencija, turizam, ugostiteljstvo, trgovina i usluge</item>
    </derivirana_varijabla>
  </DomainObject.Predmet.ProtuStrankaListNazivFormated>
  <DomainObject.Predmet.ProtuStrankaListNazivFormatedOIB>
    <izvorni_sadrzaj>
      <item>VILA PAULA, putnička agencija, turizam, ugostiteljstvo, trgovina i usluge, OIB 43313013524</item>
    </izvorni_sadrzaj>
    <derivirana_varijabla naziv="DomainObject.Predmet.ProtuStrankaListNazivFormatedOIB_1">
      <item>VILA PAULA, putnička agencija, turizam, ugostiteljstvo, trgovina i usluge, OIB 43313013524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VILA PAULA, putnička agencija, turizam, ugostiteljstvo, trgovina i usluge</izvorni_sadrzaj>
    <derivirana_varijabla naziv="DomainObject.Predmet.ProtustrankaIDrugi_1">VILA PAULA, putnička agencija, turizam, ugostiteljstvo, trgovina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VILA PAULA, putnička agencija, turizam, ugostiteljstvo, trgovina i usluge, OIB 43313013524, Gundulićeva 24, 21000 Split</izvorni_sadrzaj>
    <derivirana_varijabla naziv="DomainObject.Predmet.ProtustrankaIDrugiAdressOIB_1">VILA PAULA, putnička agencija, turizam, ugostiteljstvo, trgovina i usluge, OIB 43313013524, Gundulićeva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PAULA, putnička agencija, turizam, ugostiteljstvo, trgovina i usluge</item>
      <item>FINANCIJSKA AGENCIJA, RC SPLIT</item>
    </izvorni_sadrzaj>
    <derivirana_varijabla naziv="DomainObject.Predmet.SudioniciListNaziv_1">
      <item>VILA PAULA, putnička agencija, turizam, ugostiteljstvo, trgovina i usluge</item>
      <item>FINANCIJSKA AGENCIJA, RC SPLIT</item>
    </derivirana_varijabla>
  </DomainObject.Predmet.SudioniciListNaziv>
  <DomainObject.Predmet.SudioniciListAdressOIB>
    <izvorni_sadrzaj>
      <item>VILA PAULA, putnička agencija, turizam, ugostiteljstvo, trgovina i usluge, OIB 43313013524, Gundulićeva 24,21000 Split</item>
      <item>FINANCIJSKA AGENCIJA, RC SPLIT, OIB 85821130368, Mažuranićevo šetalište 24b,21000 Split</item>
    </izvorni_sadrzaj>
    <derivirana_varijabla naziv="DomainObject.Predmet.SudioniciListAdressOIB_1">
      <item>VILA PAULA, putnička agencija, turizam, ugostiteljstvo, trgovina i usluge, OIB 43313013524, Gundulićeva 24,21000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43313013524</item>
      <item>, OIB 85821130368</item>
    </izvorni_sadrzaj>
    <derivirana_varijabla naziv="DomainObject.Predmet.SudioniciListNazivOIB_1">
      <item>, OIB 43313013524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1765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2016-01-18T07:31:00Z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