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fedc" w14:paraId="b4efed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1A5736">
        <w:t>5541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77002E">
        <w:t>04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DB5086" w:rsidR="00DB5086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A5736" w:rsidRPr="001A5736">
        <w:t>ASTON-</w:t>
      </w:r>
      <w:proofErr w:type="spellStart"/>
      <w:r w:rsidR="001A5736" w:rsidRPr="001A5736">
        <w:t>internacional</w:t>
      </w:r>
      <w:proofErr w:type="spellEnd"/>
      <w:r w:rsidR="001A5736" w:rsidRPr="001A5736">
        <w:t xml:space="preserve"> d.o.o.</w:t>
      </w:r>
      <w:r w:rsidR="004D473C">
        <w:t xml:space="preserve">, </w:t>
      </w:r>
      <w:r w:rsidR="001A5736" w:rsidRPr="001A5736">
        <w:t>Zagreb</w:t>
      </w:r>
      <w:r w:rsidR="004D473C">
        <w:t xml:space="preserve">, </w:t>
      </w:r>
      <w:r w:rsidR="001A5736" w:rsidRPr="001A5736">
        <w:t>Ugljanska 7</w:t>
      </w:r>
      <w:r w:rsidR="00DB5086">
        <w:t xml:space="preserve">, </w:t>
      </w:r>
      <w:r w:rsidR="000566AD" w:rsidRPr="00D80305">
        <w:t xml:space="preserve">OIB: </w:t>
      </w:r>
      <w:r w:rsidR="001A5736" w:rsidRPr="001A5736">
        <w:t>00136461237</w:t>
      </w:r>
    </w:p>
    <w:p w:rsidRDefault="009C6F6E" w:rsidP="00DB5086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A5736">
        <w:t>33.185,58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7002E">
        <w:t>04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764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A7251"/>
    <w:rsid w:val="000B6B62"/>
    <w:rsid w:val="000C610B"/>
    <w:rsid w:val="000F05FB"/>
    <w:rsid w:val="000F3060"/>
    <w:rsid w:val="00114EAD"/>
    <w:rsid w:val="0012191B"/>
    <w:rsid w:val="001322E4"/>
    <w:rsid w:val="00133A3B"/>
    <w:rsid w:val="001365A8"/>
    <w:rsid w:val="00145498"/>
    <w:rsid w:val="00160E6C"/>
    <w:rsid w:val="00185571"/>
    <w:rsid w:val="001A5736"/>
    <w:rsid w:val="001D0848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52209"/>
    <w:rsid w:val="00262CA3"/>
    <w:rsid w:val="00263D6D"/>
    <w:rsid w:val="00264D19"/>
    <w:rsid w:val="002711EF"/>
    <w:rsid w:val="00274C3E"/>
    <w:rsid w:val="00284369"/>
    <w:rsid w:val="00297E94"/>
    <w:rsid w:val="002A321B"/>
    <w:rsid w:val="002B758E"/>
    <w:rsid w:val="002C59A7"/>
    <w:rsid w:val="002D1CF5"/>
    <w:rsid w:val="002E0DC1"/>
    <w:rsid w:val="003220A9"/>
    <w:rsid w:val="00325398"/>
    <w:rsid w:val="00350BE1"/>
    <w:rsid w:val="003624D4"/>
    <w:rsid w:val="0036569F"/>
    <w:rsid w:val="003721F7"/>
    <w:rsid w:val="00372570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B337A"/>
    <w:rsid w:val="004D473C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B6F5F"/>
    <w:rsid w:val="005D0137"/>
    <w:rsid w:val="005D476D"/>
    <w:rsid w:val="005E33C2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D6CAA"/>
    <w:rsid w:val="006F2523"/>
    <w:rsid w:val="00700863"/>
    <w:rsid w:val="007250C9"/>
    <w:rsid w:val="00741278"/>
    <w:rsid w:val="0077002E"/>
    <w:rsid w:val="007715C3"/>
    <w:rsid w:val="007778B2"/>
    <w:rsid w:val="0079394F"/>
    <w:rsid w:val="007A78D5"/>
    <w:rsid w:val="007B5AFD"/>
    <w:rsid w:val="007C0AA9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73CE4"/>
    <w:rsid w:val="00884710"/>
    <w:rsid w:val="0088686A"/>
    <w:rsid w:val="008B0CDF"/>
    <w:rsid w:val="008C335D"/>
    <w:rsid w:val="008D134A"/>
    <w:rsid w:val="008D3031"/>
    <w:rsid w:val="008F7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639C4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61E87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71993"/>
    <w:rsid w:val="00C82F50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036AE"/>
    <w:rsid w:val="00D10F39"/>
    <w:rsid w:val="00D270CF"/>
    <w:rsid w:val="00D62FF6"/>
    <w:rsid w:val="00D633AD"/>
    <w:rsid w:val="00D66226"/>
    <w:rsid w:val="00D771D7"/>
    <w:rsid w:val="00D80305"/>
    <w:rsid w:val="00DA7A05"/>
    <w:rsid w:val="00DB5086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17852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3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3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3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3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3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3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3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3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3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3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5541</izvorni_sadrzaj>
    <derivirana_varijabla naziv="DomainObject.Predmet.Broj_1">5541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St-5541/2015</izvorni_sadrzaj>
    <derivirana_varijabla naziv="DomainObject.Predmet.OznakaBroj_1">St-5541/2015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ASTON-internacional d.o.o.</izvorni_sadrzaj>
    <derivirana_varijabla naziv="DomainObject.Predmet.ProtustrankaFormated_1">  ASTON-internacional d.o.o.</derivirana_varijabla>
  </DomainObject.Predmet.ProtustrankaFormated>
  <DomainObject.Predmet.ProtustrankaFormatedOIB>
    <izvorni_sadrzaj>  ASTON-internacional d.o.o., OIB 00136461237</izvorni_sadrzaj>
    <derivirana_varijabla naziv="DomainObject.Predmet.ProtustrankaFormatedOIB_1">  ASTON-internacional d.o.o., OIB 00136461237</derivirana_varijabla>
  </DomainObject.Predmet.ProtustrankaFormatedOIB>
  <DomainObject.Predmet.ProtustrankaFormatedWithAdress>
    <izvorni_sadrzaj> ASTON-internacional d.o.o., Ugljanska 7, 10000 Zagreb</izvorni_sadrzaj>
    <derivirana_varijabla naziv="DomainObject.Predmet.ProtustrankaFormatedWithAdress_1"> ASTON-internacional d.o.o., Ugljanska 7, 10000 Zagreb</derivirana_varijabla>
  </DomainObject.Predmet.ProtustrankaFormatedWithAdress>
  <DomainObject.Predmet.ProtustrankaFormatedWithAdressOIB>
    <izvorni_sadrzaj> ASTON-internacional d.o.o., OIB 00136461237, Ugljanska 7, 10000 Zagreb</izvorni_sadrzaj>
    <derivirana_varijabla naziv="DomainObject.Predmet.ProtustrankaFormatedWithAdressOIB_1"> ASTON-internacional d.o.o., OIB 00136461237, Ugljanska 7, 10000 Zagreb</derivirana_varijabla>
  </DomainObject.Predmet.ProtustrankaFormatedWithAdressOIB>
  <DomainObject.Predmet.ProtustrankaWithAdress>
    <izvorni_sadrzaj>ASTON-internacional d.o.o. Ugljanska 7, 10000 Zagreb</izvorni_sadrzaj>
    <derivirana_varijabla naziv="DomainObject.Predmet.ProtustrankaWithAdress_1">ASTON-internacional d.o.o. Ugljanska 7, 10000 Zagreb</derivirana_varijabla>
  </DomainObject.Predmet.ProtustrankaWithAdress>
  <DomainObject.Predmet.ProtustrankaWithAdressOIB>
    <izvorni_sadrzaj>ASTON-internacional d.o.o., OIB 00136461237, Ugljanska 7, 10000 Zagreb</izvorni_sadrzaj>
    <derivirana_varijabla naziv="DomainObject.Predmet.ProtustrankaWithAdressOIB_1">ASTON-internacional d.o.o., OIB 00136461237, Ugljanska 7, 10000 Zagreb</derivirana_varijabla>
  </DomainObject.Predmet.ProtustrankaWithAdressOIB>
  <DomainObject.Predmet.ProtustrankaNazivFormated>
    <izvorni_sadrzaj>ASTON-internacional d.o.o.</izvorni_sadrzaj>
    <derivirana_varijabla naziv="DomainObject.Predmet.ProtustrankaNazivFormated_1">ASTON-internacional d.o.o.</derivirana_varijabla>
  </DomainObject.Predmet.ProtustrankaNazivFormated>
  <DomainObject.Predmet.ProtustrankaNazivFormatedOIB>
    <izvorni_sadrzaj>ASTON-internacional d.o.o., OIB 00136461237</izvorni_sadrzaj>
    <derivirana_varijabla naziv="DomainObject.Predmet.ProtustrankaNazivFormatedOIB_1">ASTON-internacional d.o.o., OIB 00136461237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ASTON-internacional d.o.o.</item>
    </izvorni_sadrzaj>
    <derivirana_varijabla naziv="DomainObject.Predmet.ProtuStrankaListFormated_1">
      <item>ASTON-internacional d.o.o.</item>
    </derivirana_varijabla>
  </DomainObject.Predmet.ProtuStrankaListFormated>
  <DomainObject.Predmet.ProtuStrankaListFormatedOIB>
    <izvorni_sadrzaj>
      <item>ASTON-internacional d.o.o., OIB 00136461237</item>
    </izvorni_sadrzaj>
    <derivirana_varijabla naziv="DomainObject.Predmet.ProtuStrankaListFormatedOIB_1">
      <item>ASTON-internacional d.o.o., OIB 00136461237</item>
    </derivirana_varijabla>
  </DomainObject.Predmet.ProtuStrankaListFormatedOIB>
  <DomainObject.Predmet.ProtuStrankaListFormatedWithAdress>
    <izvorni_sadrzaj>
      <item>ASTON-internacional d.o.o., Ugljanska 7, 10000 Zagreb</item>
    </izvorni_sadrzaj>
    <derivirana_varijabla naziv="DomainObject.Predmet.ProtuStrankaListFormatedWithAdress_1">
      <item>ASTON-internacional d.o.o., Ugljanska 7, 10000 Zagreb</item>
    </derivirana_varijabla>
  </DomainObject.Predmet.ProtuStrankaListFormatedWithAdress>
  <DomainObject.Predmet.ProtuStrankaListFormatedWithAdressOIB>
    <izvorni_sadrzaj>
      <item>ASTON-internacional d.o.o., OIB 00136461237, Ugljanska 7, 10000 Zagreb</item>
    </izvorni_sadrzaj>
    <derivirana_varijabla naziv="DomainObject.Predmet.ProtuStrankaListFormatedWithAdressOIB_1">
      <item>ASTON-internacional d.o.o., OIB 00136461237, Ugljanska 7, 10000 Zagreb</item>
    </derivirana_varijabla>
  </DomainObject.Predmet.ProtuStrankaListFormatedWithAdressOIB>
  <DomainObject.Predmet.ProtuStrankaListNazivFormated>
    <izvorni_sadrzaj>
      <item>ASTON-internacional d.o.o.</item>
    </izvorni_sadrzaj>
    <derivirana_varijabla naziv="DomainObject.Predmet.ProtuStrankaListNazivFormated_1">
      <item>ASTON-internacional d.o.o.</item>
    </derivirana_varijabla>
  </DomainObject.Predmet.ProtuStrankaListNazivFormated>
  <DomainObject.Predmet.ProtuStrankaListNazivFormatedOIB>
    <izvorni_sadrzaj>
      <item>ASTON-internacional d.o.o., OIB 00136461237</item>
    </izvorni_sadrzaj>
    <derivirana_varijabla naziv="DomainObject.Predmet.ProtuStrankaListNazivFormatedOIB_1">
      <item>ASTON-internacional d.o.o., OIB 00136461237</item>
    </derivirana_varijabla>
  </DomainObject.Predmet.ProtuStrankaListNazivFormatedOIB>
  <DomainObject.Predmet.OstaliListFormated>
    <izvorni_sadrzaj>
      <item>Denis Jakšić</item>
    </izvorni_sadrzaj>
    <derivirana_varijabla naziv="DomainObject.Predmet.OstaliListFormated_1">
      <item>Denis Jakšić</item>
    </derivirana_varijabla>
  </DomainObject.Predmet.OstaliListFormated>
  <DomainObject.Predmet.OstaliListFormatedOIB>
    <izvorni_sadrzaj>
      <item>Denis Jakšić, OIB 25911715404</item>
    </izvorni_sadrzaj>
    <derivirana_varijabla naziv="DomainObject.Predmet.OstaliListFormatedOIB_1">
      <item>Denis Jakšić, OIB 25911715404</item>
    </derivirana_varijabla>
  </DomainObject.Predmet.OstaliListFormatedOIB>
  <DomainObject.Predmet.OstaliListFormatedWithAdress>
    <izvorni_sadrzaj>
      <item>Denis Jakšić, Ugljanska 7, 10000 Zagreb</item>
    </izvorni_sadrzaj>
    <derivirana_varijabla naziv="DomainObject.Predmet.OstaliListFormatedWithAdress_1">
      <item>Denis Jakšić, Ugljanska 7, 10000 Zagreb</item>
    </derivirana_varijabla>
  </DomainObject.Predmet.OstaliListFormatedWithAdress>
  <DomainObject.Predmet.OstaliListFormatedWithAdressOIB>
    <izvorni_sadrzaj>
      <item>Denis Jakšić, OIB 25911715404, Ugljanska 7, 10000 Zagreb</item>
    </izvorni_sadrzaj>
    <derivirana_varijabla naziv="DomainObject.Predmet.OstaliListFormatedWithAdressOIB_1">
      <item>Denis Jakšić, OIB 25911715404, Ugljanska 7, 10000 Zagreb</item>
    </derivirana_varijabla>
  </DomainObject.Predmet.OstaliListFormatedWithAdressOIB>
  <DomainObject.Predmet.OstaliListNazivFormated>
    <izvorni_sadrzaj>
      <item>Denis Jakšić</item>
    </izvorni_sadrzaj>
    <derivirana_varijabla naziv="DomainObject.Predmet.OstaliListNazivFormated_1">
      <item>Denis Jakšić</item>
    </derivirana_varijabla>
  </DomainObject.Predmet.OstaliListNazivFormated>
  <DomainObject.Predmet.OstaliListNazivFormatedOIB>
    <izvorni_sadrzaj>
      <item>Denis Jakšić, OIB 25911715404</item>
    </izvorni_sadrzaj>
    <derivirana_varijabla naziv="DomainObject.Predmet.OstaliListNazivFormatedOIB_1">
      <item>Denis Jakšić, OIB 25911715404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ASTON-internacional d.o.o.</izvorni_sadrzaj>
    <derivirana_varijabla naziv="DomainObject.Predmet.ProtustrankaIDrugi_1">ASTON-internacional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ASTON-internacional d.o.o., OIB 00136461237, Ugljanska 7, 10000 Zagreb</izvorni_sadrzaj>
    <derivirana_varijabla naziv="DomainObject.Predmet.ProtustrankaIDrugiAdressOIB_1">ASTON-internacional d.o.o., OIB 00136461237, Ugljanska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ASTON-internacional d.o.o.</item>
      <item>Denis Jakšić</item>
    </izvorni_sadrzaj>
    <derivirana_varijabla naziv="DomainObject.Predmet.SudioniciListNaziv_1">
      <item>FINA Regionalni centar Zagreb</item>
      <item>ASTON-internacional d.o.o.</item>
      <item>Denis Jakšić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ASTON-internacional d.o.o., OIB 00136461237, Ugljanska 7,10000 Zagreb</item>
      <item>Denis Jakšić, OIB 25911715404, Ugljanska 7,10000 Zagreb</item>
    </izvorni_sadrzaj>
    <derivirana_varijabla naziv="DomainObject.Predmet.SudioniciListAdressOIB_1">
      <item>FINA Regionalni centar Zagreb, OIB 85821130368, Trg svibanjskih žrtava 1995.br 1,10000 Zagreb</item>
      <item>ASTON-internacional d.o.o., OIB 00136461237, Ugljanska 7,10000 Zagreb</item>
      <item>Denis Jakšić, OIB 25911715404, Ugljanska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00136461237</item>
      <item>, OIB 25911715404</item>
    </izvorni_sadrzaj>
    <derivirana_varijabla naziv="DomainObject.Predmet.SudioniciListNazivOIB_1">
      <item>, OIB 85821130368</item>
      <item>, OIB 00136461237</item>
      <item>, OIB 25911715404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042E8-66AA-4FC2-9186-847CDCCD4A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1343</properties:Characters>
  <properties:Lines>43</properties:Lines>
  <properties:Paragraphs>19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2015-12-04T07:37:00Z</dcterms:created>
  <dc:creator>ilukac</dc:creator>
  <cp:lastModifiedBy>Katica Franjić</cp:lastModifiedBy>
  <cp:lastPrinted>2015-12-04T08:25:00Z</cp:lastPrinted>
  <dcterms:modified xmlns:xsi="http://www.w3.org/2001/XMLSchema-instance" xsi:type="dcterms:W3CDTF">2015-12-04T08:40:00Z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