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883f" w14:paraId="55d883f" w:rsidRDefault="00A74E5A" w:rsidP="00A74E5A" w:rsidR="0014306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066" w:rsidP="00143066" w:rsidR="00143066">
      <w:pPr>
        <w:pStyle w:val="Bezproreda"/>
      </w:pPr>
      <w:r>
        <w:t xml:space="preserve">REPUBLIKA HRVATSKA </w:t>
      </w:r>
    </w:p>
    <w:p w:rsidRDefault="00143066" w:rsidP="00143066" w:rsidR="00143066">
      <w:pPr>
        <w:pStyle w:val="Bezproreda"/>
      </w:pPr>
      <w:r>
        <w:t>Trgovački sud u Zagrebu</w:t>
      </w:r>
    </w:p>
    <w:p w:rsidRDefault="00143066" w:rsidP="00143066" w:rsidR="00143066">
      <w:pPr>
        <w:pStyle w:val="Bezproreda"/>
      </w:pPr>
      <w:r>
        <w:t xml:space="preserve">  Zagreb, Amruševa 2/II</w:t>
      </w:r>
    </w:p>
    <w:p w:rsidRDefault="00143066" w:rsidP="00143066" w:rsidR="001430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90.St-5326/2015</w:t>
      </w: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  <w:jc w:val="center"/>
      </w:pPr>
      <w:r>
        <w:t>R E P U B L I K A    H R V A T S K A</w:t>
      </w:r>
    </w:p>
    <w:p w:rsidRDefault="00143066" w:rsidP="00143066" w:rsidR="00143066">
      <w:pPr>
        <w:pStyle w:val="Bezproreda"/>
        <w:jc w:val="center"/>
      </w:pPr>
    </w:p>
    <w:p w:rsidRDefault="00143066" w:rsidP="00143066" w:rsidR="00143066">
      <w:pPr>
        <w:pStyle w:val="Bezproreda"/>
        <w:jc w:val="center"/>
      </w:pPr>
      <w:r>
        <w:t>R J E Š E N J E</w:t>
      </w:r>
    </w:p>
    <w:p w:rsidRDefault="00143066" w:rsidP="00143066" w:rsidR="00143066">
      <w:pPr>
        <w:pStyle w:val="Bezproreda"/>
        <w:jc w:val="center"/>
      </w:pPr>
    </w:p>
    <w:p w:rsidRDefault="00143066" w:rsidP="00143066" w:rsidR="00143066">
      <w:pPr>
        <w:pStyle w:val="Bezproreda"/>
      </w:pPr>
      <w:r w:rsidRPr="00007EB5">
        <w:rPr>
          <w:lang w:eastAsia="hr-HR"/>
        </w:rPr>
        <w:t>            Trgovački sud u Zagrebu, po sucu Sandri Rotar Vogrin, u stečajnom predmetu povodom zahtjeva</w:t>
      </w:r>
      <w:r>
        <w:rPr>
          <w:lang w:eastAsia="hr-HR"/>
        </w:rPr>
        <w:t xml:space="preserve"> </w:t>
      </w:r>
      <w:r>
        <w:t xml:space="preserve">FINANCIJSKE AGENCIJE, za provedbu skraćenog stečajnog postupka nad dužnikom DOMINUS ARTIFEX d.o.o. Vinogradska 20, Križ,  OIB: 03680439978, dana 31. ožujka 2016. </w:t>
      </w: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007EB5" w:rsidP="00D9493A" w:rsidR="00007EB5" w:rsidRPr="00007EB5">
      <w:pPr>
        <w:pStyle w:val="Bezproreda"/>
        <w:rPr>
          <w:lang w:eastAsia="hr-HR"/>
        </w:rPr>
      </w:pPr>
    </w:p>
    <w:p w:rsidRDefault="00007EB5" w:rsidP="00D9493A" w:rsidR="00007EB5" w:rsidRPr="00007EB5">
      <w:pPr>
        <w:pStyle w:val="Bezproreda"/>
        <w:jc w:val="center"/>
        <w:rPr>
          <w:lang w:eastAsia="hr-HR"/>
        </w:rPr>
      </w:pPr>
      <w:r w:rsidRPr="00007EB5">
        <w:rPr>
          <w:lang w:eastAsia="hr-HR"/>
        </w:rPr>
        <w:t>r i j e š i o    j 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B65F53" w:rsidR="00007EB5" w:rsidRPr="00007EB5">
      <w:pPr>
        <w:pStyle w:val="Bezproreda"/>
        <w:ind w:firstLine="708"/>
        <w:jc w:val="both"/>
        <w:rPr>
          <w:rFonts w:cs="Times New Roman"/>
          <w:szCs w:val="24"/>
        </w:rPr>
      </w:pPr>
      <w:r w:rsidRPr="00007EB5">
        <w:rPr>
          <w:rFonts w:cs="Times New Roman"/>
          <w:szCs w:val="24"/>
          <w:lang w:eastAsia="hr-HR"/>
        </w:rPr>
        <w:t xml:space="preserve">Odbacuje se prijedlog FINANCIJSKE AGENCIJE od </w:t>
      </w:r>
      <w:r w:rsidR="00143066">
        <w:rPr>
          <w:rFonts w:cs="Times New Roman"/>
          <w:szCs w:val="24"/>
          <w:lang w:eastAsia="hr-HR"/>
        </w:rPr>
        <w:t xml:space="preserve">5. studenoga </w:t>
      </w:r>
      <w:r w:rsidRPr="00007EB5">
        <w:rPr>
          <w:rFonts w:cs="Times New Roman"/>
          <w:szCs w:val="24"/>
          <w:lang w:eastAsia="hr-HR"/>
        </w:rPr>
        <w:t xml:space="preserve">2015. za </w:t>
      </w:r>
      <w:r w:rsidR="00143066">
        <w:rPr>
          <w:rFonts w:cs="Times New Roman"/>
          <w:szCs w:val="24"/>
          <w:lang w:eastAsia="hr-HR"/>
        </w:rPr>
        <w:t xml:space="preserve">pokretanje </w:t>
      </w:r>
      <w:r w:rsidRPr="00007EB5">
        <w:rPr>
          <w:rFonts w:cs="Times New Roman"/>
          <w:szCs w:val="24"/>
          <w:lang w:eastAsia="hr-HR"/>
        </w:rPr>
        <w:t>skraćenog stečajno</w:t>
      </w:r>
      <w:r w:rsidR="00D9493A">
        <w:rPr>
          <w:rFonts w:cs="Times New Roman"/>
          <w:szCs w:val="24"/>
          <w:lang w:eastAsia="hr-HR"/>
        </w:rPr>
        <w:t>g postupka nad dužnikom</w:t>
      </w:r>
      <w:r w:rsidR="00143066">
        <w:rPr>
          <w:rFonts w:cs="Times New Roman"/>
          <w:szCs w:val="24"/>
          <w:lang w:eastAsia="hr-HR"/>
        </w:rPr>
        <w:t xml:space="preserve"> </w:t>
      </w:r>
      <w:r w:rsidR="00143066">
        <w:t>DOMINUS ARTIFEX d.o.o. Vinogradska 20, Križ,  OIB: 03680439978</w:t>
      </w:r>
      <w:r w:rsidR="002127B6" w:rsidRPr="00007EB5">
        <w:rPr>
          <w:lang w:eastAsia="hr-HR"/>
        </w:rPr>
        <w:t>,</w:t>
      </w:r>
      <w:r w:rsidR="002127B6">
        <w:t xml:space="preserve"> </w:t>
      </w:r>
      <w:r w:rsidRPr="00007EB5">
        <w:rPr>
          <w:rFonts w:cs="Times New Roman"/>
          <w:szCs w:val="24"/>
          <w:lang w:eastAsia="hr-HR"/>
        </w:rPr>
        <w:t>kao nedopušten.</w:t>
      </w:r>
      <w:r w:rsidR="00B65F53">
        <w:rPr>
          <w:rFonts w:cs="Times New Roman"/>
          <w:szCs w:val="24"/>
          <w:lang w:eastAsia="hr-HR"/>
        </w:rPr>
        <w:t xml:space="preserve"> </w:t>
      </w:r>
      <w:r w:rsidR="00143066">
        <w:rPr>
          <w:rFonts w:cs="Times New Roman"/>
          <w:szCs w:val="24"/>
          <w:lang w:eastAsia="hr-HR"/>
        </w:rPr>
        <w:t xml:space="preserve">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Obrazloženje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Financijska agencija podnijela je ovom sudu, temeljem odredbe čl. 429 st. 1 Stečajnog zakona ("Narodne novine" broj 71/15 – dalje: SZ), zahtjev za provedbu skraćenog stečajnog postupka nad dužnikom navedenim u izreci. U zahtjevu je navedeno kako je dužnik, na dan 1. rujna 2015., u Očevidniku redoslijeda osnova za plaćanje imao evidentirane neizvršene osnove za plaćanje u nepr</w:t>
      </w:r>
      <w:r w:rsidR="00143066">
        <w:rPr>
          <w:rFonts w:cs="Times New Roman"/>
          <w:szCs w:val="24"/>
          <w:lang w:eastAsia="hr-HR"/>
        </w:rPr>
        <w:t>ekinutom razdoblju od 979</w:t>
      </w:r>
      <w:r w:rsidRPr="00007EB5">
        <w:rPr>
          <w:rFonts w:cs="Times New Roman"/>
          <w:szCs w:val="24"/>
          <w:lang w:eastAsia="hr-HR"/>
        </w:rPr>
        <w:t xml:space="preserve"> dana, kao i da dužnik nema zaposlenih.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Uvidom u sudski registar, sud</w:t>
      </w:r>
      <w:r w:rsidR="00143066">
        <w:rPr>
          <w:rFonts w:cs="Times New Roman"/>
          <w:szCs w:val="24"/>
          <w:lang w:eastAsia="hr-HR"/>
        </w:rPr>
        <w:t xml:space="preserve"> je utvrdio da je</w:t>
      </w:r>
      <w:r w:rsidRPr="00007EB5">
        <w:rPr>
          <w:rFonts w:cs="Times New Roman"/>
          <w:szCs w:val="24"/>
          <w:lang w:eastAsia="hr-HR"/>
        </w:rPr>
        <w:t xml:space="preserve"> nad dužnikom </w:t>
      </w:r>
      <w:r w:rsidR="00143066">
        <w:rPr>
          <w:rFonts w:cs="Times New Roman"/>
          <w:szCs w:val="24"/>
          <w:lang w:eastAsia="hr-HR"/>
        </w:rPr>
        <w:t xml:space="preserve">ovosudnim rješenjem Zg/tt/15/37765-1 od 8. siječnja 2016.g. pokrenuto skupno brisanje, </w:t>
      </w:r>
      <w:r w:rsidRPr="00007EB5">
        <w:rPr>
          <w:rFonts w:cs="Times New Roman"/>
          <w:szCs w:val="24"/>
          <w:lang w:eastAsia="hr-HR"/>
        </w:rPr>
        <w:t>odnosno da je pokrenut drugi postupak radi brisanja dužnika iz sudskog registra pa stoga nisu ispunjene pretpostavke iz prethodno citiranog čl. 428</w:t>
      </w:r>
      <w:r w:rsidR="00143066">
        <w:rPr>
          <w:rFonts w:cs="Times New Roman"/>
          <w:szCs w:val="24"/>
          <w:lang w:eastAsia="hr-HR"/>
        </w:rPr>
        <w:t>. st.</w:t>
      </w:r>
      <w:r w:rsidRPr="00007EB5">
        <w:rPr>
          <w:rFonts w:cs="Times New Roman"/>
          <w:szCs w:val="24"/>
          <w:lang w:eastAsia="hr-HR"/>
        </w:rPr>
        <w:t xml:space="preserve"> 1</w:t>
      </w:r>
      <w:r w:rsidR="00143066">
        <w:rPr>
          <w:rFonts w:cs="Times New Roman"/>
          <w:szCs w:val="24"/>
          <w:lang w:eastAsia="hr-HR"/>
        </w:rPr>
        <w:t>.</w:t>
      </w:r>
      <w:r w:rsidRPr="00007EB5">
        <w:rPr>
          <w:rFonts w:cs="Times New Roman"/>
          <w:szCs w:val="24"/>
          <w:lang w:eastAsia="hr-HR"/>
        </w:rPr>
        <w:t xml:space="preserve"> SZ za provedbu skraćenog stečajnog postupka nad dužnikom, slijedom čega je odlučeno kao u izreci ovog rješenja.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143066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>U Zagrebu, 31</w:t>
      </w:r>
      <w:r w:rsidR="00007EB5" w:rsidRPr="00007EB5">
        <w:rPr>
          <w:rFonts w:cs="Times New Roman"/>
          <w:szCs w:val="24"/>
          <w:lang w:eastAsia="hr-HR"/>
        </w:rPr>
        <w:t>. ožujka 2016.</w:t>
      </w:r>
    </w:p>
    <w:p w:rsidRDefault="00007EB5" w:rsidP="00007EB5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SUDAC</w:t>
      </w:r>
    </w:p>
    <w:p w:rsidRDefault="00007EB5" w:rsidP="00007EB5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Sandra Rotar Vogrin</w:t>
      </w:r>
    </w:p>
    <w:p w:rsidRDefault="00007EB5" w:rsidP="00007EB5" w:rsidR="00007EB5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        </w:t>
      </w:r>
    </w:p>
    <w:p w:rsidRDefault="00007EB5" w:rsidP="00007EB5" w:rsidR="00007EB5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  <w:r w:rsidRPr="00007EB5">
        <w:rPr>
          <w:rFonts w:cs="Times New Roman"/>
          <w:szCs w:val="24"/>
          <w:lang w:eastAsia="hr-HR" w:val="da-DK"/>
        </w:rPr>
        <w:t>UPUTA O PRAVNOM LIJEKU</w:t>
      </w:r>
    </w:p>
    <w:p w:rsidRDefault="00007EB5" w:rsidP="00007EB5" w:rsid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  <w:r w:rsidRPr="00007EB5">
        <w:rPr>
          <w:rFonts w:cs="Times New Roman"/>
          <w:szCs w:val="24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DNA</w:t>
      </w:r>
    </w:p>
    <w:p w:rsidRDefault="00007EB5" w:rsidP="00007EB5" w:rsidR="00007EB5" w:rsidRPr="00007EB5">
      <w:pPr>
        <w:numPr>
          <w:ilvl w:val="0"/>
          <w:numId w:val="1"/>
        </w:num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007EB5">
        <w:rPr>
          <w:rFonts w:cs="Times New Roman" w:eastAsia="Times New Roman"/>
          <w:szCs w:val="24"/>
          <w:lang w:eastAsia="hr-HR"/>
        </w:rPr>
        <w:t>podnositelju zahtjeva (FINA)</w:t>
      </w:r>
    </w:p>
    <w:p w:rsidRDefault="00007EB5" w:rsidP="00007EB5" w:rsidR="00007EB5" w:rsidRPr="00007EB5">
      <w:pPr>
        <w:numPr>
          <w:ilvl w:val="0"/>
          <w:numId w:val="1"/>
        </w:num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007EB5">
        <w:rPr>
          <w:rFonts w:cs="Times New Roman" w:eastAsia="Times New Roman"/>
          <w:szCs w:val="24"/>
          <w:lang w:eastAsia="hr-HR"/>
        </w:rPr>
        <w:t>e-oglasna ploča – 15 dana</w:t>
      </w: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rPr>
          <w:rFonts w:cs="Times New Roman" w:hAnsi="Calibri" w:ascii="Calibri"/>
          <w:sz w:val="22"/>
          <w:lang w:eastAsia="hr-HR"/>
        </w:rPr>
      </w:pP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7B0195" w:rsidR="007B0195"/>
    <w:sectPr w:rsidSect="00A74E5A" w:rsidR="007B01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5A" w:rsidP="00A74E5A" w:rsidR="00A74E5A">
      <w:pPr>
        <w:spacing w:lineRule="auto" w:line="240" w:after="0"/>
      </w:pPr>
      <w:r>
        <w:separator/>
      </w:r>
    </w:p>
  </w:endnote>
  <w:end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5A" w:rsidP="00A74E5A" w:rsidR="00A74E5A">
      <w:pPr>
        <w:spacing w:lineRule="auto" w:line="240" w:after="0"/>
      </w:pPr>
      <w:r>
        <w:separator/>
      </w:r>
    </w:p>
  </w:footnote>
  <w:foot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6302516"/>
      <w:docPartObj>
        <w:docPartGallery w:val="Page Numbers (Top of Page)"/>
        <w:docPartUnique/>
      </w:docPartObj>
    </w:sdtPr>
    <w:sdtContent>
      <w:p w:rsidRDefault="00A74E5A" w:rsidR="00A74E5A">
        <w:pPr>
          <w:pStyle w:val="Zaglavlje"/>
          <w:jc w:val="center"/>
        </w:pPr>
        <w:r>
          <w:t xml:space="preserve">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6B54">
          <w:rPr>
            <w:noProof/>
          </w:rPr>
          <w:t>2</w:t>
        </w:r>
        <w:r>
          <w:fldChar w:fldCharType="end"/>
        </w:r>
        <w:r>
          <w:t xml:space="preserve">                                  90. St-5326/2015</w:t>
        </w:r>
      </w:p>
    </w:sdtContent>
  </w:sdt>
  <w:p w:rsidRDefault="00A74E5A" w:rsidR="00A74E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EB5"/>
    <w:rsid w:val="00007EB5"/>
    <w:rsid w:val="00143066"/>
    <w:rsid w:val="001C6910"/>
    <w:rsid w:val="002127B6"/>
    <w:rsid w:val="00566B54"/>
    <w:rsid w:val="007B0195"/>
    <w:rsid w:val="00A74E5A"/>
    <w:rsid w:val="00B65F53"/>
    <w:rsid w:val="00C27E64"/>
    <w:rsid w:val="00D9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4E5A"/>
    <w:rPr>
      <w:rFonts w:cs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4E5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4E5A"/>
    <w:rPr>
      <w:rFonts w:cs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4E5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5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9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13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0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5326</izvorni_sadrzaj>
    <derivirana_varijabla naziv="DomainObject.Predmet.Broj_1">5326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St-5326/2015</izvorni_sadrzaj>
    <derivirana_varijabla naziv="DomainObject.Predmet.OznakaBroj_1">St-5326/2015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ARTIFEX d.o.o.</izvorni_sadrzaj>
    <derivirana_varijabla naziv="DomainObject.Predmet.ProtustrankaFormated_1">  DOMINUS ARTIFEX d.o.o.</derivirana_varijabla>
  </DomainObject.Predmet.ProtustrankaFormated>
  <DomainObject.Predmet.ProtustrankaFormatedOIB>
    <izvorni_sadrzaj>  DOMINUS ARTIFEX d.o.o., OIB 03680439978</izvorni_sadrzaj>
    <derivirana_varijabla naziv="DomainObject.Predmet.ProtustrankaFormatedOIB_1">  DOMINUS ARTIFEX d.o.o., OIB 03680439978</derivirana_varijabla>
  </DomainObject.Predmet.ProtustrankaFormatedOIB>
  <DomainObject.Predmet.ProtustrankaFormatedWithAdress>
    <izvorni_sadrzaj> DOMINUS ARTIFEX d.o.o., Vinogradska 20, 10314 Križ</izvorni_sadrzaj>
    <derivirana_varijabla naziv="DomainObject.Predmet.ProtustrankaFormatedWithAdress_1"> DOMINUS ARTIFEX d.o.o., Vinogradska 20, 10314 Križ</derivirana_varijabla>
  </DomainObject.Predmet.ProtustrankaFormatedWithAdress>
  <DomainObject.Predmet.ProtustrankaFormatedWithAdressOIB>
    <izvorni_sadrzaj> DOMINUS ARTIFEX d.o.o., OIB 03680439978, Vinogradska 20, 10314 Križ</izvorni_sadrzaj>
    <derivirana_varijabla naziv="DomainObject.Predmet.ProtustrankaFormatedWithAdressOIB_1"> DOMINUS ARTIFEX d.o.o., OIB 03680439978, Vinogradska 20, 10314 Križ</derivirana_varijabla>
  </DomainObject.Predmet.ProtustrankaFormatedWithAdressOIB>
  <DomainObject.Predmet.ProtustrankaWithAdress>
    <izvorni_sadrzaj>DOMINUS ARTIFEX d.o.o. Vinogradska 20, 10314 Križ</izvorni_sadrzaj>
    <derivirana_varijabla naziv="DomainObject.Predmet.ProtustrankaWithAdress_1">DOMINUS ARTIFEX d.o.o. Vinogradska 20, 10314 Križ</derivirana_varijabla>
  </DomainObject.Predmet.ProtustrankaWithAdress>
  <DomainObject.Predmet.ProtustrankaWithAdressOIB>
    <izvorni_sadrzaj>DOMINUS ARTIFEX d.o.o., OIB 03680439978, Vinogradska 20, 10314 Križ</izvorni_sadrzaj>
    <derivirana_varijabla naziv="DomainObject.Predmet.ProtustrankaWithAdressOIB_1">DOMINUS ARTIFEX d.o.o., OIB 03680439978, Vinogradska 20, 10314 Križ</derivirana_varijabla>
  </DomainObject.Predmet.ProtustrankaWithAdressOIB>
  <DomainObject.Predmet.ProtustrankaNazivFormated>
    <izvorni_sadrzaj>DOMINUS ARTIFEX d.o.o.</izvorni_sadrzaj>
    <derivirana_varijabla naziv="DomainObject.Predmet.ProtustrankaNazivFormated_1">DOMINUS ARTIFEX d.o.o.</derivirana_varijabla>
  </DomainObject.Predmet.ProtustrankaNazivFormated>
  <DomainObject.Predmet.ProtustrankaNazivFormatedOIB>
    <izvorni_sadrzaj>DOMINUS ARTIFEX d.o.o., OIB 03680439978</izvorni_sadrzaj>
    <derivirana_varijabla naziv="DomainObject.Predmet.ProtustrankaNazivFormatedOIB_1">DOMINUS ARTIFEX d.o.o., OIB 03680439978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DOMINUS ARTIFEX d.o.o.</item>
    </izvorni_sadrzaj>
    <derivirana_varijabla naziv="DomainObject.Predmet.ProtuStrankaListFormated_1">
      <item>DOMINUS ARTIFEX d.o.o.</item>
    </derivirana_varijabla>
  </DomainObject.Predmet.ProtuStrankaListFormated>
  <DomainObject.Predmet.ProtuStrankaListFormatedOIB>
    <izvorni_sadrzaj>
      <item>DOMINUS ARTIFEX d.o.o., OIB 03680439978</item>
    </izvorni_sadrzaj>
    <derivirana_varijabla naziv="DomainObject.Predmet.ProtuStrankaListFormatedOIB_1">
      <item>DOMINUS ARTIFEX d.o.o., OIB 03680439978</item>
    </derivirana_varijabla>
  </DomainObject.Predmet.ProtuStrankaListFormatedOIB>
  <DomainObject.Predmet.ProtuStrankaListFormatedWithAdress>
    <izvorni_sadrzaj>
      <item>DOMINUS ARTIFEX d.o.o., Vinogradska 20, 10314 Križ</item>
    </izvorni_sadrzaj>
    <derivirana_varijabla naziv="DomainObject.Predmet.ProtuStrankaListFormatedWithAdress_1">
      <item>DOMINUS ARTIFEX d.o.o., Vinogradska 20, 10314 Križ</item>
    </derivirana_varijabla>
  </DomainObject.Predmet.ProtuStrankaListFormatedWithAdress>
  <DomainObject.Predmet.ProtuStrankaListFormatedWithAdressOIB>
    <izvorni_sadrzaj>
      <item>DOMINUS ARTIFEX d.o.o., OIB 03680439978, Vinogradska 20, 10314 Križ</item>
    </izvorni_sadrzaj>
    <derivirana_varijabla naziv="DomainObject.Predmet.ProtuStrankaListFormatedWithAdressOIB_1">
      <item>DOMINUS ARTIFEX d.o.o., OIB 03680439978, Vinogradska 20, 10314 Križ</item>
    </derivirana_varijabla>
  </DomainObject.Predmet.ProtuStrankaListFormatedWithAdressOIB>
  <DomainObject.Predmet.ProtuStrankaListNazivFormated>
    <izvorni_sadrzaj>
      <item>DOMINUS ARTIFEX d.o.o.</item>
    </izvorni_sadrzaj>
    <derivirana_varijabla naziv="DomainObject.Predmet.ProtuStrankaListNazivFormated_1">
      <item>DOMINUS ARTIFEX d.o.o.</item>
    </derivirana_varijabla>
  </DomainObject.Predmet.ProtuStrankaListNazivFormated>
  <DomainObject.Predmet.ProtuStrankaListNazivFormatedOIB>
    <izvorni_sadrzaj>
      <item>DOMINUS ARTIFEX d.o.o., OIB 03680439978</item>
    </izvorni_sadrzaj>
    <derivirana_varijabla naziv="DomainObject.Predmet.ProtuStrankaListNazivFormatedOIB_1">
      <item>DOMINUS ARTIFEX d.o.o., OIB 03680439978</item>
    </derivirana_varijabla>
  </DomainObject.Predmet.ProtuStrankaListNazivFormatedOIB>
  <DomainObject.Predmet.OstaliListFormated>
    <izvorni_sadrzaj>
      <item>Dino Krsnik</item>
      <item>Matija Kušec</item>
      <item>Miljenko marinić</item>
    </izvorni_sadrzaj>
    <derivirana_varijabla naziv="DomainObject.Predmet.OstaliListFormated_1">
      <item>Dino Krsnik</item>
      <item>Matija Kušec</item>
      <item>Miljenko marinić</item>
    </derivirana_varijabla>
  </DomainObject.Predmet.OstaliListFormated>
  <DomainObject.Predmet.OstaliListFormatedOIB>
    <izvorni_sadrzaj>
      <item>Dino Krsnik, OIB 60595445904</item>
      <item>Matija Kušec, OIB 80874865950</item>
      <item>Miljenko marinić, OIB 34668485052</item>
    </izvorni_sadrzaj>
    <derivirana_varijabla naziv="DomainObject.Predmet.OstaliListFormatedOIB_1">
      <item>Dino Krsnik, OIB 60595445904</item>
      <item>Matija Kušec, OIB 80874865950</item>
      <item>Miljenko marinić, OIB 34668485052</item>
    </derivirana_varijabla>
  </DomainObject.Predmet.OstaliListFormatedOIB>
  <DomainObject.Predmet.OstaliListFormatedWithAdress>
    <izvorni_sadrzaj>
      <item>Dino Krsnik, Vinogradska 20, 10314 Križ</item>
      <item>Matija Kušec, Kriške Republike 16, 10314 Križ</item>
      <item>Miljenko marinić, Lopudska 1 A, 10000 Zagreb</item>
    </izvorni_sadrzaj>
    <derivirana_varijabla naziv="DomainObject.Predmet.OstaliListFormatedWithAdress_1">
      <item>Dino Krsnik, Vinogradska 20, 10314 Križ</item>
      <item>Matija Kušec, Kriške Republike 16, 10314 Križ</item>
      <item>Miljenko marinić, Lopudska 1 A, 10000 Zagreb</item>
    </derivirana_varijabla>
  </DomainObject.Predmet.OstaliListFormatedWithAdress>
  <DomainObject.Predmet.OstaliListFormatedWithAdressOIB>
    <izvorni_sadrzaj>
      <item>Dino Krsnik, OIB 60595445904, Vinogradska 20, 10314 Križ</item>
      <item>Matija Kušec, OIB 80874865950, Kriške Republike 16, 10314 Križ</item>
      <item>Miljenko marinić, OIB 34668485052, Lopudska 1 A, 10000 Zagreb</item>
    </izvorni_sadrzaj>
    <derivirana_varijabla naziv="DomainObject.Predmet.OstaliListFormatedWithAdressOIB_1">
      <item>Dino Krsnik, OIB 60595445904, Vinogradska 20, 10314 Križ</item>
      <item>Matija Kušec, OIB 80874865950, Kriške Republike 16, 10314 Križ</item>
      <item>Miljenko marinić, OIB 34668485052, Lopudska 1 A, 10000 Zagreb</item>
    </derivirana_varijabla>
  </DomainObject.Predmet.OstaliListFormatedWithAdressOIB>
  <DomainObject.Predmet.OstaliListNazivFormated>
    <izvorni_sadrzaj>
      <item>Dino Krsnik</item>
      <item>Matija Kušec</item>
      <item>Miljenko marinić</item>
    </izvorni_sadrzaj>
    <derivirana_varijabla naziv="DomainObject.Predmet.OstaliListNazivFormated_1">
      <item>Dino Krsnik</item>
      <item>Matija Kušec</item>
      <item>Miljenko marinić</item>
    </derivirana_varijabla>
  </DomainObject.Predmet.OstaliListNazivFormated>
  <DomainObject.Predmet.OstaliListNazivFormatedOIB>
    <izvorni_sadrzaj>
      <item>Dino Krsnik, OIB 60595445904</item>
      <item>Matija Kušec, OIB 80874865950</item>
      <item>Miljenko marinić, OIB 34668485052</item>
    </izvorni_sadrzaj>
    <derivirana_varijabla naziv="DomainObject.Predmet.OstaliListNazivFormatedOIB_1">
      <item>Dino Krsnik, OIB 60595445904</item>
      <item>Matija Kušec, OIB 80874865950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DOMINUS ARTIFEX d.o.o.</izvorni_sadrzaj>
    <derivirana_varijabla naziv="DomainObject.Predmet.ProtustrankaIDrugi_1">DOMINUS ARTIFEX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DOMINUS ARTIFEX d.o.o., OIB 03680439978, Vinogradska 20, 10314 Križ</izvorni_sadrzaj>
    <derivirana_varijabla naziv="DomainObject.Predmet.ProtustrankaIDrugiAdressOIB_1">DOMINUS ARTIFEX d.o.o., OIB 03680439978, Vinogradska 20,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DOMINUS ARTIFEX d.o.o.</item>
      <item>Dino Krsnik</item>
      <item>Matija Kušec</item>
      <item>Miljenko marinić</item>
    </izvorni_sadrzaj>
    <derivirana_varijabla naziv="DomainObject.Predmet.SudioniciListNaziv_1">
      <item>FINA Regionalni centar Zagreb</item>
      <item>DOMINUS ARTIFEX d.o.o.</item>
      <item>Dino Krsnik</item>
      <item>Matija Kušec</item>
      <item>Miljenko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DOMINUS ARTIFEX d.o.o., OIB 03680439978, Vinogradska 20,10314 Križ</item>
      <item>Dino Krsnik, OIB 60595445904, Vinogradska 20,10314 Križ</item>
      <item>Matija Kušec, OIB 80874865950, Kriške Republike 16,10314 Križ</item>
      <item>Miljenko marinić, OIB 34668485052, Lopudska 1 A,10000 Zagreb</item>
    </izvorni_sadrzaj>
    <derivirana_varijabla naziv="DomainObject.Predmet.SudioniciListAdressOIB_1">
      <item>FINA Regionalni centar Zagreb, OIB 85821130368, Trg svibanjskih žrtava 1995. 1,10000 Zagreb</item>
      <item>DOMINUS ARTIFEX d.o.o., OIB 03680439978, Vinogradska 20,10314 Križ</item>
      <item>Dino Krsnik, OIB 60595445904, Vinogradska 20,10314 Križ</item>
      <item>Matija Kušec, OIB 80874865950, Kriške Republike 16,10314 Križ</item>
      <item>Miljenko marinić, OIB 34668485052, Lopudska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03680439978</item>
      <item>, OIB 60595445904</item>
      <item>, OIB 80874865950</item>
      <item>, OIB 34668485052</item>
    </izvorni_sadrzaj>
    <derivirana_varijabla naziv="DomainObject.Predmet.SudioniciListNazivOIB_1">
      <item>, OIB 85821130368</item>
      <item>, OIB 03680439978</item>
      <item>, OIB 60595445904</item>
      <item>, OIB 80874865950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1867</properties:Characters>
  <properties:Lines>62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2016-03-25T09:13:00Z</dcterms:created>
  <dc:creator>Sandra Rotar Vogrin</dc:creator>
  <cp:lastModifiedBy>Višnja Jurlina</cp:lastModifiedBy>
  <cp:lastPrinted>2016-03-31T06:59:00Z</cp:lastPrinted>
  <dcterms:modified xmlns:xsi="http://www.w3.org/2001/XMLSchema-instance" xsi:type="dcterms:W3CDTF">2016-03-31T07:00:00Z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