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a45b" w14:paraId="ec3a45b" w:rsidRDefault="006B1DC6" w:rsidP="006B1DC6" w:rsidR="006B1DC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1DC6" w:rsidP="006B1DC6" w:rsidR="006B1DC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B1DC6" w:rsidP="006B1DC6" w:rsidR="006B1DC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B1DC6" w:rsidP="006B1DC6" w:rsidR="006B1DC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B1DC6" w:rsidP="006B1DC6" w:rsidR="006B1DC6"/>
    <w:p w:rsidRDefault="006B1DC6" w:rsidP="006B1DC6" w:rsidR="006B1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B1DC6" w:rsidP="006B1DC6" w:rsidR="006B1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B1DC6" w:rsidP="006B1DC6" w:rsidR="006B1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9912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HISTRIA DOMUS d. o. o. Momjan, Kremenje 95 B, OIB </w:t>
      </w:r>
      <w:r w:rsidRPr="006B1DC6">
        <w:rPr>
          <w:rFonts w:cs="Times New Roman" w:eastAsia="Times New Roman"/>
          <w:szCs w:val="24"/>
          <w:lang w:eastAsia="hr-HR"/>
        </w:rPr>
        <w:t>91921150553</w:t>
      </w:r>
      <w:r>
        <w:rPr>
          <w:rFonts w:cs="Times New Roman" w:eastAsia="Times New Roman"/>
          <w:szCs w:val="24"/>
          <w:lang w:eastAsia="hr-HR"/>
        </w:rPr>
        <w:t>, MBS 130001438,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B1DC6" w:rsidP="006B1DC6" w:rsidR="006B1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B1DC6" w:rsidP="006B1DC6" w:rsidR="006B1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DC6" w:rsidP="006B1DC6" w:rsidR="006B1D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HISTRIA DOMUS d. o. o. Momjan, Kremenje 95 B, OIB </w:t>
      </w:r>
      <w:r w:rsidRPr="006B1DC6">
        <w:rPr>
          <w:rFonts w:cs="Times New Roman" w:eastAsia="Times New Roman"/>
          <w:szCs w:val="24"/>
          <w:lang w:eastAsia="hr-HR"/>
        </w:rPr>
        <w:t>91921150553</w:t>
      </w:r>
      <w:r>
        <w:rPr>
          <w:rFonts w:cs="Times New Roman" w:eastAsia="Times New Roman"/>
          <w:szCs w:val="24"/>
          <w:lang w:eastAsia="hr-HR"/>
        </w:rPr>
        <w:t>, MBS 130001438.</w:t>
      </w:r>
    </w:p>
    <w:p w:rsidRDefault="006B1DC6" w:rsidP="006B1DC6" w:rsidR="006B1D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B1DC6" w:rsidP="006B1DC6" w:rsidR="006B1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HISTRIA DOMUS d. o. o. Momjan.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2106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3.676.208,57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B1DC6" w:rsidP="006B1DC6" w:rsidR="006B1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B1DC6" w:rsidP="006B1DC6" w:rsidR="006B1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B1DC6" w:rsidP="006B1DC6" w:rsidR="006B1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B1DC6" w:rsidP="006B1DC6" w:rsidR="006B1DC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B1DC6" w:rsidP="006B1DC6" w:rsidR="006B1DC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C560C">
        <w:rPr>
          <w:rFonts w:cs="Times New Roman" w:eastAsia="Times New Roman"/>
          <w:szCs w:val="24"/>
          <w:lang w:eastAsia="hr-HR"/>
        </w:rPr>
        <w:t>, v. r.</w:t>
      </w:r>
    </w:p>
    <w:p w:rsidRDefault="006B1DC6" w:rsidP="006B1DC6" w:rsidR="006B1DC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B1DC6" w:rsidP="006B1DC6" w:rsidR="006B1DC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B1DC6" w:rsidP="006B1DC6" w:rsidR="006B1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B1DC6" w:rsidP="006B1DC6" w:rsidR="006B1DC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B1DC6" w:rsidP="006B1DC6" w:rsidR="006B1DC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B1DC6" w:rsidP="006B1DC6" w:rsidR="006B1DC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>
      <w:pPr>
        <w:tabs>
          <w:tab w:pos="4116" w:val="left"/>
        </w:tabs>
      </w:pPr>
    </w:p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 w:rsidRPr="00D05CA9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6B1DC6" w:rsidP="006B1DC6" w:rsidR="006B1DC6"/>
    <w:p w:rsidRDefault="00E75A1E" w:rsidR="00BB10E7"/>
    <w:p w:rsidRDefault="009C560C" w:rsidR="009C560C"/>
    <w:sectPr w:rsidSect="00A81E97" w:rsidR="009C560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EAD" w:rsidP="006B1DC6" w:rsidR="00CC2EAD">
      <w:r>
        <w:separator/>
      </w:r>
    </w:p>
  </w:endnote>
  <w:endnote w:id="0" w:type="continuationSeparator">
    <w:p w:rsidRDefault="00CC2EAD" w:rsidP="006B1DC6" w:rsidR="00CC2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EAD" w:rsidP="006B1DC6" w:rsidR="00CC2EAD">
      <w:r>
        <w:separator/>
      </w:r>
    </w:p>
  </w:footnote>
  <w:footnote w:id="0" w:type="continuationSeparator">
    <w:p w:rsidRDefault="00CC2EAD" w:rsidP="006B1DC6" w:rsidR="00CC2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EAD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E75A1E">
      <w:rPr>
        <w:noProof/>
      </w:rPr>
      <w:t>3</w:t>
    </w:r>
    <w:r>
      <w:fldChar w:fldCharType="end"/>
    </w:r>
    <w:r>
      <w:tab/>
    </w:r>
    <w:r w:rsidRPr="00F65D9B">
      <w:t>11 St-</w:t>
    </w:r>
    <w:r>
      <w:t>3</w:t>
    </w:r>
    <w:r w:rsidR="006B1DC6">
      <w:t>81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EAD" w:rsidP="0021081C" w:rsidR="00A81E97">
    <w:pPr>
      <w:pStyle w:val="Zaglavlje"/>
      <w:jc w:val="right"/>
    </w:pPr>
    <w:r>
      <w:t>11 St-3</w:t>
    </w:r>
    <w:r w:rsidR="006B1DC6">
      <w:t>81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6CE"/>
    <w:rsid w:val="006B1DC6"/>
    <w:rsid w:val="009A6044"/>
    <w:rsid w:val="009C560C"/>
    <w:rsid w:val="00BF033F"/>
    <w:rsid w:val="00CC2EAD"/>
    <w:rsid w:val="00DD16CE"/>
    <w:rsid w:val="00E7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1DC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1D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D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1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DC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1D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DC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5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A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A1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A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A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1DC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1D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D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1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DC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1D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DC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5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A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A1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A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A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DOMUS d.o.o. MOMJAN</izvorni_sadrzaj>
    <derivirana_varijabla naziv="DomainObject.Predmet.ProtustrankaFormated_1">  HISTRIA DOMUS d.o.o. MOMJAN</derivirana_varijabla>
  </DomainObject.Predmet.ProtustrankaFormated>
  <DomainObject.Predmet.ProtustrankaFormatedOIB>
    <izvorni_sadrzaj>  HISTRIA DOMUS d.o.o. MOMJAN, OIB 91921150553</izvorni_sadrzaj>
    <derivirana_varijabla naziv="DomainObject.Predmet.ProtustrankaFormatedOIB_1">  HISTRIA DOMUS d.o.o. MOMJAN, OIB 91921150553</derivirana_varijabla>
  </DomainObject.Predmet.ProtustrankaFormatedOIB>
  <DomainObject.Predmet.ProtustrankaFormatedWithAdress>
    <izvorni_sadrzaj> HISTRIA DOMUS d.o.o. MOMJAN, Kremenje 95 B, 52460 Momjan</izvorni_sadrzaj>
    <derivirana_varijabla naziv="DomainObject.Predmet.ProtustrankaFormatedWithAdress_1"> HISTRIA DOMUS d.o.o. MOMJAN, Kremenje 95 B, 52460 Momjan</derivirana_varijabla>
  </DomainObject.Predmet.ProtustrankaFormatedWithAdress>
  <DomainObject.Predmet.ProtustrankaFormatedWithAdressOIB>
    <izvorni_sadrzaj> HISTRIA DOMUS d.o.o. MOMJAN, OIB 91921150553, Kremenje 95 B, 52460 Momjan</izvorni_sadrzaj>
    <derivirana_varijabla naziv="DomainObject.Predmet.ProtustrankaFormatedWithAdressOIB_1"> HISTRIA DOMUS d.o.o. MOMJAN, OIB 91921150553, Kremenje 95 B, 52460 Momjan</derivirana_varijabla>
  </DomainObject.Predmet.ProtustrankaFormatedWithAdressOIB>
  <DomainObject.Predmet.ProtustrankaWithAdress>
    <izvorni_sadrzaj>HISTRIA DOMUS d.o.o. MOMJAN Kremenje 95 B, 52460 Momjan</izvorni_sadrzaj>
    <derivirana_varijabla naziv="DomainObject.Predmet.ProtustrankaWithAdress_1">HISTRIA DOMUS d.o.o. MOMJAN Kremenje 95 B, 52460 Momjan</derivirana_varijabla>
  </DomainObject.Predmet.ProtustrankaWithAdress>
  <DomainObject.Predmet.ProtustrankaWithAdressOIB>
    <izvorni_sadrzaj>HISTRIA DOMUS d.o.o. MOMJAN, OIB 91921150553, Kremenje 95 B, 52460 Momjan</izvorni_sadrzaj>
    <derivirana_varijabla naziv="DomainObject.Predmet.ProtustrankaWithAdressOIB_1">HISTRIA DOMUS d.o.o. MOMJAN, OIB 91921150553, Kremenje 95 B, 52460 Momjan</derivirana_varijabla>
  </DomainObject.Predmet.ProtustrankaWithAdressOIB>
  <DomainObject.Predmet.ProtustrankaNazivFormated>
    <izvorni_sadrzaj>HISTRIA DOMUS d.o.o. MOMJAN</izvorni_sadrzaj>
    <derivirana_varijabla naziv="DomainObject.Predmet.ProtustrankaNazivFormated_1">HISTRIA DOMUS d.o.o. MOMJAN</derivirana_varijabla>
  </DomainObject.Predmet.ProtustrankaNazivFormated>
  <DomainObject.Predmet.ProtustrankaNazivFormatedOIB>
    <izvorni_sadrzaj>HISTRIA DOMUS d.o.o. MOMJAN, OIB 91921150553</izvorni_sadrzaj>
    <derivirana_varijabla naziv="DomainObject.Predmet.ProtustrankaNazivFormatedOIB_1">HISTRIA DOMUS d.o.o. MOMJAN, OIB 91921150553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3676208.57</izvorni_sadrzaj>
    <derivirana_varijabla naziv="DomainObject.Predmet.TrenutnaVrijednost_1">3676208.57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DOMUS d.o.o. MOMJAN</item>
    </izvorni_sadrzaj>
    <derivirana_varijabla naziv="DomainObject.Predmet.ProtuStrankaListFormated_1">
      <item>HISTRIA DOMUS d.o.o. MOMJAN</item>
    </derivirana_varijabla>
  </DomainObject.Predmet.ProtuStrankaListFormated>
  <DomainObject.Predmet.ProtuStrankaListFormatedOIB>
    <izvorni_sadrzaj>
      <item>HISTRIA DOMUS d.o.o. MOMJAN, OIB 91921150553</item>
    </izvorni_sadrzaj>
    <derivirana_varijabla naziv="DomainObject.Predmet.ProtuStrankaListFormatedOIB_1">
      <item>HISTRIA DOMUS d.o.o. MOMJAN, OIB 91921150553</item>
    </derivirana_varijabla>
  </DomainObject.Predmet.ProtuStrankaListFormatedOIB>
  <DomainObject.Predmet.ProtuStrankaListFormatedWithAdress>
    <izvorni_sadrzaj>
      <item>HISTRIA DOMUS d.o.o. MOMJAN, Kremenje 95 B, 52460 Momjan</item>
    </izvorni_sadrzaj>
    <derivirana_varijabla naziv="DomainObject.Predmet.ProtuStrankaListFormatedWithAdress_1">
      <item>HISTRIA DOMUS d.o.o. MOMJAN, Kremenje 95 B, 52460 Momjan</item>
    </derivirana_varijabla>
  </DomainObject.Predmet.ProtuStrankaListFormatedWithAdress>
  <DomainObject.Predmet.ProtuStrankaListFormatedWithAdressOIB>
    <izvorni_sadrzaj>
      <item>HISTRIA DOMUS d.o.o. MOMJAN, OIB 91921150553, Kremenje 95 B, 52460 Momjan</item>
    </izvorni_sadrzaj>
    <derivirana_varijabla naziv="DomainObject.Predmet.ProtuStrankaListFormatedWithAdressOIB_1">
      <item>HISTRIA DOMUS d.o.o. MOMJAN, OIB 91921150553, Kremenje 95 B, 52460 Momjan</item>
    </derivirana_varijabla>
  </DomainObject.Predmet.ProtuStrankaListFormatedWithAdressOIB>
  <DomainObject.Predmet.ProtuStrankaListNazivFormated>
    <izvorni_sadrzaj>
      <item>HISTRIA DOMUS d.o.o. MOMJAN</item>
    </izvorni_sadrzaj>
    <derivirana_varijabla naziv="DomainObject.Predmet.ProtuStrankaListNazivFormated_1">
      <item>HISTRIA DOMUS d.o.o. MOMJAN</item>
    </derivirana_varijabla>
  </DomainObject.Predmet.ProtuStrankaListNazivFormated>
  <DomainObject.Predmet.ProtuStrankaListNazivFormatedOIB>
    <izvorni_sadrzaj>
      <item>HISTRIA DOMUS d.o.o. MOMJAN, OIB 91921150553</item>
    </izvorni_sadrzaj>
    <derivirana_varijabla naziv="DomainObject.Predmet.ProtuStrankaListNazivFormatedOIB_1">
      <item>HISTRIA DOMUS d.o.o. MOMJAN, OIB 91921150553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DOMUS d.o.o. MOMJAN</izvorni_sadrzaj>
    <derivirana_varijabla naziv="DomainObject.Predmet.ProtustrankaIDrugi_1">HISTRIA DOMUS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DOMUS d.o.o. MOMJAN, OIB 91921150553, Kremenje 95 B, 52460 Momjan</izvorni_sadrzaj>
    <derivirana_varijabla naziv="DomainObject.Predmet.ProtustrankaIDrugiAdressOIB_1">HISTRIA DOMUS d.o.o. MOMJAN, OIB 91921150553, Kremenje 95 B,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DOMUS d.o.o. MOMJAN</item>
    </izvorni_sadrzaj>
    <derivirana_varijabla naziv="DomainObject.Predmet.SudioniciListNaziv_1">
      <item>FINANCIJSKA AGENCIJA, RC RIJEKA, PODRUŽNICA PULA, PULA</item>
      <item>HISTRIA DOMUS d.o.o. MOMJAN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DOMUS d.o.o. MOMJAN, OIB 91921150553, Kremenje 95 B,52460 Momjan</item>
    </izvorni_sadrzaj>
    <derivirana_varijabla naziv="DomainObject.Predmet.SudioniciListAdressOIB_1">
      <item>FINANCIJSKA AGENCIJA, RC RIJEKA, PODRUŽNICA PULA, PULA, OIB 85821130368, Giardini 5,52100 Pula</item>
      <item>HISTRIA DOMUS d.o.o. MOMJAN, OIB 91921150553, Kremenje 95 B,52460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91921150553</item>
    </izvorni_sadrzaj>
    <derivirana_varijabla naziv="DomainObject.Predmet.SudioniciListNazivOIB_1">
      <item>, OIB 85821130368</item>
      <item>, OIB 91921150553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374</properties:Words>
  <properties:Characters>2017</properties:Characters>
  <properties:Lines>97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2015-11-26T11:30:00Z</dcterms:created>
  <dc:creator>Mihaela Kaligari</dc:creator>
  <dc:description/>
  <cp:keywords/>
  <cp:lastModifiedBy>Mihaela Kaligari</cp:lastModifiedBy>
  <cp:lastPrinted>2015-12-10T08:54:00Z</cp:lastPrinted>
  <dcterms:modified xmlns:xsi="http://www.w3.org/2001/XMLSchema-instance" xsi:type="dcterms:W3CDTF">2015-12-10T08:55:00Z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