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ff59" w14:paraId="3f6ff59" w:rsidRDefault="00AE649C" w:rsidP="00FA5B5E" w:rsidR="00AE649C" w:rsidRPr="00B76F3C">
      <w:pPr>
        <w:pStyle w:val="Naslov3"/>
        <w15:collapsed w:val="false"/>
      </w:pPr>
    </w:p>
    <w:p w:rsidRDefault="00EF0A49" w:rsidP="00A64C2E" w:rsidR="00A64C2E" w:rsidRPr="00A64C2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64C2E" w:rsidRPr="00A64C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               5 St-360/2015-3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>U  I M E  R E P U B L I K E  H R V A T S K E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>R J E Š E N J E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 xml:space="preserve">TRGOVAČKI SUD U BJELOVARU, po stečajnom sucu Mariji Petrina Kubica, u skraćenom stečajnom postupku nad dužnikom </w:t>
      </w:r>
      <w:r w:rsidRPr="00A64C2E">
        <w:rPr>
          <w:rFonts w:cs="Times New Roman" w:eastAsia="Times New Roman"/>
          <w:szCs w:val="20"/>
          <w:lang w:eastAsia="hr-HR"/>
        </w:rPr>
        <w:t xml:space="preserve">BREZJE ZAGREB društvo s ograničenom odgovornošću za građenje i poslovanje nekretninama, Virovitica, Ferde Rusana 5, MBS: 010079615, OIB: 27007347793, </w:t>
      </w:r>
      <w:r w:rsidRPr="00A64C2E">
        <w:rPr>
          <w:rFonts w:cs="Times New Roman" w:eastAsia="Times New Roman"/>
          <w:lang w:eastAsia="hr-HR" w:val="en-GB"/>
        </w:rPr>
        <w:t xml:space="preserve">dana 26. veljače 2016. 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>r i j e š i o   j e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4C2E">
        <w:rPr>
          <w:rFonts w:cs="Times New Roman" w:eastAsia="Times New Roman"/>
          <w:lang w:eastAsia="hr-HR" w:val="en-GB"/>
        </w:rPr>
        <w:t xml:space="preserve">I. Otvara se stečajni postupak nad dužnikom </w:t>
      </w:r>
      <w:r w:rsidRPr="00A64C2E">
        <w:rPr>
          <w:rFonts w:cs="Times New Roman" w:eastAsia="Times New Roman"/>
          <w:szCs w:val="20"/>
          <w:lang w:eastAsia="hr-HR"/>
        </w:rPr>
        <w:t>BREZJE ZAGREB društvo s ograničenom odgovornošću za građenje i poslovanje nekretninama, Virovitica, Ferde Rusana 5, MBS: 010079615, OIB: 27007347793.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 xml:space="preserve">II. Za stečajnog upravitelja imenuje se IVAN PRPIĆ, dipl. ing. iz </w:t>
      </w:r>
      <w:r w:rsidR="00EF0A49">
        <w:rPr>
          <w:rFonts w:cs="Times New Roman" w:eastAsia="Times New Roman"/>
          <w:lang w:eastAsia="hr-HR" w:val="en-GB"/>
        </w:rPr>
        <w:t>Zagreba, Hruševečka ulica 11</w:t>
      </w:r>
      <w:bookmarkStart w:name="_GoBack" w:id="0"/>
      <w:bookmarkEnd w:id="0"/>
      <w:r w:rsidRPr="00A64C2E">
        <w:rPr>
          <w:rFonts w:cs="Times New Roman" w:eastAsia="Times New Roman"/>
          <w:lang w:eastAsia="hr-HR" w:val="en-GB"/>
        </w:rPr>
        <w:t>, OIB: 16795120342.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4C2E">
        <w:rPr>
          <w:rFonts w:cs="Times New Roman" w:eastAsia="Times New Roman"/>
          <w:lang w:eastAsia="hr-HR" w:val="en-GB"/>
        </w:rPr>
        <w:t xml:space="preserve">III. Zaključuje se stečajni postupak nad dužnikom </w:t>
      </w:r>
      <w:r w:rsidRPr="00A64C2E">
        <w:rPr>
          <w:rFonts w:cs="Times New Roman" w:eastAsia="Times New Roman"/>
          <w:szCs w:val="20"/>
          <w:lang w:eastAsia="hr-HR"/>
        </w:rPr>
        <w:t>BREZJE ZAGREB društvo s ograničenom odgovornošću za građenje i poslovanje nekretninama, Virovitica, Ferde Rusana 5, MBS: 010079615, OIB: 27007347793.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 xml:space="preserve"> </w:t>
      </w:r>
    </w:p>
    <w:p w:rsidRDefault="00A64C2E" w:rsidP="00A64C2E" w:rsidR="00A64C2E" w:rsidRPr="00A64C2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Calibri"/>
        </w:rPr>
        <w:t xml:space="preserve">IV. </w:t>
      </w:r>
      <w:r w:rsidRPr="00A64C2E">
        <w:rPr>
          <w:rFonts w:cs="Times New Roman" w:eastAsia="Times New Roman"/>
          <w:lang w:eastAsia="hr-HR"/>
        </w:rPr>
        <w:t>Stečajni postupak je otvoren i zaključen s danom 26. veljače 2016. u 14,30 sati, kada je ovo rješenje objavljeno na e-oglasnoj ploči ovoga suda.</w:t>
      </w:r>
    </w:p>
    <w:p w:rsidRDefault="00A64C2E" w:rsidP="00A64C2E" w:rsidR="00A64C2E" w:rsidRPr="00A64C2E">
      <w:pPr>
        <w:spacing w:after="0"/>
        <w:ind w:firstLine="851"/>
        <w:jc w:val="both"/>
        <w:rPr>
          <w:rFonts w:cs="Times New Roman" w:eastAsia="Calibri"/>
        </w:rPr>
      </w:pPr>
    </w:p>
    <w:p w:rsidRDefault="00A64C2E" w:rsidP="00A64C2E" w:rsidR="00A64C2E" w:rsidRPr="00A64C2E">
      <w:pPr>
        <w:spacing w:after="0"/>
        <w:ind w:firstLine="851"/>
        <w:jc w:val="both"/>
        <w:rPr>
          <w:rFonts w:cs="Times New Roman" w:eastAsia="Calibri"/>
        </w:rPr>
      </w:pPr>
      <w:r w:rsidRPr="00A64C2E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>VI. Nakon pravomoćnosti ovoga rješenja stečajni dužnik će se brisati iz sudskog registra.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>Obrazloženje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A64C2E">
        <w:rPr>
          <w:rFonts w:cs="Times New Roman" w:eastAsia="Times New Roman"/>
          <w:szCs w:val="20"/>
          <w:lang w:eastAsia="hr-HR"/>
        </w:rPr>
        <w:t xml:space="preserve">BREZJE ZAGREB društvo s ograničenom odgovornošću za građenje i poslovanje nekretninama, Virovitica, </w:t>
      </w:r>
      <w:r w:rsidRPr="00A64C2E">
        <w:rPr>
          <w:rFonts w:cs="Times New Roman" w:eastAsia="Times New Roman"/>
          <w:lang w:eastAsia="hr-HR"/>
        </w:rPr>
        <w:t>sud je temeljem odredbe čl.430., 431. i 434. Stečajnog zakona (Narodne novine br. 71/15) oglasom posl. broj St-360/2015-2, koji je objavljen na mrežnoj stranici e-oglasna ploča Trgovačkog suda u Bjelovaru dana 5. siječnja 2016., pozvao osobu ovlaštenu za zastupanje dužnika da u roku od 15 dana od objave oglasa na mrežnoj stranici e-oglasne ploče podnese sudu javnobilježnički ovjerovljen popis imovine i obveza na propisanom obrascu.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čl.431. SZ riješio kao u toč.I., II., III. i IV. izreke.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64C2E" w:rsidP="00A64C2E" w:rsidR="00A64C2E" w:rsidRPr="00A64C2E">
      <w:pPr>
        <w:spacing w:after="0"/>
        <w:ind w:firstLine="851"/>
        <w:jc w:val="both"/>
        <w:rPr>
          <w:rFonts w:cs="Times New Roman" w:eastAsia="Calibri"/>
        </w:rPr>
      </w:pPr>
      <w:r w:rsidRPr="00A64C2E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64C2E" w:rsidP="00A64C2E" w:rsidR="00A64C2E" w:rsidRPr="00A64C2E">
      <w:pPr>
        <w:spacing w:after="0"/>
        <w:ind w:firstLine="851"/>
        <w:jc w:val="both"/>
        <w:rPr>
          <w:rFonts w:cs="Times New Roman" w:eastAsia="Calibri"/>
        </w:rPr>
      </w:pPr>
    </w:p>
    <w:p w:rsidRDefault="00A64C2E" w:rsidP="00A64C2E" w:rsid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>U Bjelovaru, 26. veljače 2016.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 xml:space="preserve">                                                                       STEČAJNI  SUDAC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 xml:space="preserve">  MARIJA PETRINA KUBICA 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A64C2E">
        <w:rPr>
          <w:rFonts w:cs="Times New Roman" w:eastAsia="Times New Roman"/>
          <w:lang w:eastAsia="hr-HR" w:val="en-GB"/>
        </w:rPr>
        <w:t xml:space="preserve">                                                          </w:t>
      </w:r>
      <w:r w:rsidRPr="00A64C2E">
        <w:rPr>
          <w:rFonts w:cs="Times New Roman" w:eastAsia="Times New Roman"/>
          <w:lang w:eastAsia="hr-HR" w:val="en-GB"/>
        </w:rPr>
        <w:tab/>
      </w:r>
      <w:r w:rsidRPr="00A64C2E">
        <w:rPr>
          <w:rFonts w:cs="Times New Roman" w:eastAsia="Times New Roman"/>
          <w:lang w:eastAsia="hr-HR" w:val="en-GB"/>
        </w:rPr>
        <w:tab/>
        <w:t xml:space="preserve">          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st.8. SZ). Žalba se podnosi ovome sudu u dva primjerka u roku od 8 dana od dana objave rješenja na e-oglasnoj ploči suda, na Visoki trgovački sud RH u Zagrebu, a putem ovoga suda. 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>Rj.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            putem sudskog dostavljača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A64C2E" w:rsidP="00A64C2E" w:rsidR="00A64C2E" w:rsidRPr="00A64C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64C2E">
        <w:rPr>
          <w:rFonts w:cs="Times New Roman" w:eastAsia="Times New Roman"/>
          <w:lang w:eastAsia="hr-HR"/>
        </w:rPr>
        <w:t>2. Sc pravomoćnost</w:t>
      </w:r>
    </w:p>
    <w:p w:rsidRDefault="00A64C2E" w:rsidP="00A64C2E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A64C2E">
        <w:rPr>
          <w:rFonts w:cs="Times New Roman" w:eastAsia="Times New Roman"/>
          <w:lang w:eastAsia="hr-HR"/>
        </w:rPr>
        <w:t>Bj.26.2.2016.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C2E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2BE0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A49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278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St-360/2015-3</izvorni_sadrzaj>
    <derivirana_varijabla naziv="DomainObject.Oznaka_1">St-360/2015-3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BREZJE ZAGREB društvo s ograničenom odgovornošću za građenje i poslovanje nekretninama, Virovitica zastupanog po punomoćniku Dragutin Čerepinko</izvorni_sadrzaj>
    <derivirana_varijabla naziv="DomainObject.Predmet.ProtustrankaFormated_1">  BREZJE ZAGREB društvo s ograničenom odgovornošću za građenje i poslovanje nekretninama, Virovitica zastupanog po punomoćniku Dragutin Čerepinko</derivirana_varijabla>
  </DomainObject.Predmet.ProtustrankaFormated>
  <DomainObject.Predmet.ProtustrankaFormatedOIB>
    <izvorni_sadrzaj>  BREZJE ZAGREB društvo s ograničenom odgovornošću za građenje i poslovanje nekretninama, Virovitica, OIB 27007347793 zastupanog po punomoćniku Dragutin Čerepinko</izvorni_sadrzaj>
    <derivirana_varijabla naziv="DomainObject.Predmet.ProtustrankaFormatedOIB_1">  BREZJE ZAGREB društvo s ograničenom odgovornošću za građenje i poslovanje nekretninama, Virovitica, OIB 27007347793 zastupanog po punomoćniku Dragutin Čerepinko</derivirana_varijabla>
  </DomainObject.Predmet.ProtustrankaFormatedOIB>
  <DomainObject.Predmet.ProtustrankaFormatedWithAdress>
    <izvorni_sadrzaj> BREZJE ZAGREB društvo s ograničenom odgovornošću za građenje i poslovanje nekretninama, Virovitica, Ferde Rusana 5, 33000 Virovitica zastupanog po punomoćniku Dragutin Čerepinko</izvorni_sadrzaj>
    <derivirana_varijabla naziv="DomainObject.Predmet.ProtustrankaFormatedWithAdress_1"> BREZJE ZAGREB društvo s ograničenom odgovornošću za građenje i poslovanje nekretninama, Virovitica, Ferde Rusana 5, 33000 Virovitica zastupanog po punomoćniku Dragutin Čerepinko</derivirana_varijabla>
  </DomainObject.Predmet.ProtustrankaFormatedWithAdress>
  <DomainObject.Predmet.ProtustrankaFormatedWithAdressOIB>
    <izvorni_sadrzaj> BREZJE ZAGREB društvo s ograničenom odgovornošću za građenje i poslovanje nekretninama, Virovitica, OIB 27007347793, Ferde Rusana 5, 33000 Virovitica zastupanog po punomoćniku Dragutin Čerepinko</izvorni_sadrzaj>
    <derivirana_varijabla naziv="DomainObject.Predmet.ProtustrankaFormatedWithAdressOIB_1"> BREZJE ZAGREB društvo s ograničenom odgovornošću za građenje i poslovanje nekretninama, Virovitica, OIB 27007347793, Ferde Rusana 5, 33000 Virovitica zastupanog po punomoćniku Dragutin Čerepinko</derivirana_varijabla>
  </DomainObject.Predmet.ProtustrankaFormatedWithAdressOIB>
  <DomainObject.Predmet.ProtustrankaWithAdress>
    <izvorni_sadrzaj>BREZJE ZAGREB društvo s ograničenom odgovornošću za građenje i poslovanje nekretninama, Virovitica Ferde Rusana 5, 33000 Virovitica</izvorni_sadrzaj>
    <derivirana_varijabla naziv="DomainObject.Predmet.ProtustrankaWithAdress_1">BREZJE ZAGREB društvo s ograničenom odgovornošću za građenje i poslovanje nekretninama, Virovitica Ferde Rusana 5, 33000 Virovitica</derivirana_varijabla>
  </DomainObject.Predmet.ProtustrankaWithAdress>
  <DomainObject.Predmet.ProtustrankaWithAdressOIB>
    <izvorni_sadrzaj>BREZJE ZAGREB društvo s ograničenom odgovornošću za građenje i poslovanje nekretninama, Virovitica, OIB 27007347793, Ferde Rusana 5, 33000 Virovitica</izvorni_sadrzaj>
    <derivirana_varijabla naziv="DomainObject.Predmet.ProtustrankaWithAdressOIB_1">BREZJE ZAGREB društvo s ograničenom odgovornošću za građenje i poslovanje nekretninama, Virovitica, OIB 27007347793, Ferde Rusana 5, 33000 Virovitica</derivirana_varijabla>
  </DomainObject.Predmet.ProtustrankaWithAdressOIB>
  <DomainObject.Predmet.ProtustrankaNazivFormated>
    <izvorni_sadrzaj>BREZJE ZAGREB društvo s ograničenom odgovornošću za građenje i poslovanje nekretninama, Virovitica</izvorni_sadrzaj>
    <derivirana_varijabla naziv="DomainObject.Predmet.ProtustrankaNazivFormated_1">BREZJE ZAGREB društvo s ograničenom odgovornošću za građenje i poslovanje nekretninama, Virovitica</derivirana_varijabla>
  </DomainObject.Predmet.ProtustrankaNazivFormated>
  <DomainObject.Predmet.ProtustrankaNazivFormatedOIB>
    <izvorni_sadrzaj>BREZJE ZAGREB društvo s ograničenom odgovornošću za građenje i poslovanje nekretninama, Virovitica, OIB 27007347793</izvorni_sadrzaj>
    <derivirana_varijabla naziv="DomainObject.Predmet.ProtustrankaNazivFormatedOIB_1">BREZJE ZAGREB društvo s ograničenom odgovornošću za građenje i poslovanje nekretninama, Virovitica, OIB 27007347793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BREZJE ZAGREB društvo s ograničenom odgovornošću za građenje i poslovanje nekretninama, Virovitica zastupanog po punomoćniku Dragutin Čerepinko</item>
    </izvorni_sadrzaj>
    <derivirana_varijabla naziv="DomainObject.Predmet.ProtuStrankaListFormated_1">
      <item>BREZJE ZAGREB društvo s ograničenom odgovornošću za građenje i poslovanje nekretninama, Virovitica zastupanog po punomoćniku Dragutin Čerepinko</item>
    </derivirana_varijabla>
  </DomainObject.Predmet.ProtuStrankaListFormated>
  <DomainObject.Predmet.ProtuStrankaListFormatedOIB>
    <izvorni_sadrzaj>
      <item>BREZJE ZAGREB društvo s ograničenom odgovornošću za građenje i poslovanje nekretninama, Virovitica, OIB 27007347793 zastupanog po punomoćniku Dragutin Čerepinko</item>
    </izvorni_sadrzaj>
    <derivirana_varijabla naziv="DomainObject.Predmet.ProtuStrankaListFormatedOIB_1">
      <item>BREZJE ZAGREB društvo s ograničenom odgovornošću za građenje i poslovanje nekretninama, Virovitica, OIB 27007347793 zastupanog po punomoćniku Dragutin Čerepinko</item>
    </derivirana_varijabla>
  </DomainObject.Predmet.ProtuStrankaListFormatedOIB>
  <DomainObject.Predmet.ProtuStrankaListFormatedWithAdress>
    <izvorni_sadrzaj>
      <item>BREZJE ZAGREB društvo s ograničenom odgovornošću za građenje i poslovanje nekretninama, Virovitica, Ferde Rusana 5, 33000 Virovitica zastupanog po punomoćniku Dragutin Čerepinko</item>
    </izvorni_sadrzaj>
    <derivirana_varijabla naziv="DomainObject.Predmet.ProtuStrankaListFormatedWithAdress_1">
      <item>BREZJE ZAGREB društvo s ograničenom odgovornošću za građenje i poslovanje nekretninama, Virovitica, Ferde Rusana 5, 33000 Virovitica zastupanog po punomoćniku Dragutin Čerepinko</item>
    </derivirana_varijabla>
  </DomainObject.Predmet.ProtuStrankaListFormatedWithAdress>
  <DomainObject.Predmet.ProtuStrankaListFormatedWithAdressOIB>
    <izvorni_sadrzaj>
      <item>BREZJE ZAGREB društvo s ograničenom odgovornošću za građenje i poslovanje nekretninama, Virovitica, OIB 27007347793, Ferde Rusana 5, 33000 Virovitica zastupanog po punomoćniku Dragutin Čerepinko</item>
    </izvorni_sadrzaj>
    <derivirana_varijabla naziv="DomainObject.Predmet.ProtuStrankaListFormatedWithAdressOIB_1">
      <item>BREZJE ZAGREB društvo s ograničenom odgovornošću za građenje i poslovanje nekretninama, Virovitica, OIB 27007347793, Ferde Rusana 5, 33000 Virovitica zastupanog po punomoćniku Dragutin Čerepinko</item>
    </derivirana_varijabla>
  </DomainObject.Predmet.ProtuStrankaListFormatedWithAdressOIB>
  <DomainObject.Predmet.ProtuStrankaListNazivFormated>
    <izvorni_sadrzaj>
      <item>BREZJE ZAGREB društvo s ograničenom odgovornošću za građenje i poslovanje nekretninama, Virovitica</item>
    </izvorni_sadrzaj>
    <derivirana_varijabla naziv="DomainObject.Predmet.ProtuStrankaListNazivFormated_1">
      <item>BREZJE ZAGREB društvo s ograničenom odgovornošću za građenje i poslovanje nekretninama, Virovitica</item>
    </derivirana_varijabla>
  </DomainObject.Predmet.ProtuStrankaListNazivFormated>
  <DomainObject.Predmet.ProtuStrankaListNazivFormatedOIB>
    <izvorni_sadrzaj>
      <item>BREZJE ZAGREB društvo s ograničenom odgovornošću za građenje i poslovanje nekretninama, Virovitica, OIB 27007347793</item>
    </izvorni_sadrzaj>
    <derivirana_varijabla naziv="DomainObject.Predmet.ProtuStrankaListNazivFormatedOIB_1">
      <item>BREZJE ZAGREB društvo s ograničenom odgovornošću za građenje i poslovanje nekretninama, Virovitica, OIB 27007347793</item>
    </derivirana_varijabla>
  </DomainObject.Predmet.ProtuStrankaListNazivFormatedOIB>
  <DomainObject.Predmet.OstaliListFormated>
    <izvorni_sadrzaj>
      <item>Dragutin Čerepinko punomoćnik sudionika u postupku BREZJE ZAGREB društvo s ograničenom odgovornošću za građenje i poslovanje nekretninama, Virovitica</item>
    </izvorni_sadrzaj>
    <derivirana_varijabla naziv="DomainObject.Predmet.OstaliListFormated_1">
      <item>Dragutin Čerepinko punomoćnik sudionika u postupku BREZJE ZAGREB društvo s ograničenom odgovornošću za građenje i poslovanje nekretninama, Virovitica</item>
    </derivirana_varijabla>
  </DomainObject.Predmet.OstaliListFormated>
  <DomainObject.Predmet.OstaliListFormatedOIB>
    <izvorni_sadrzaj>
      <item>Dragutin Čerepinko, OIB 85234044484 punomoćnik sudionika u postupku BREZJE ZAGREB društvo s ograničenom odgovornošću za građenje i poslovanje nekretninama, Virovitica</item>
    </izvorni_sadrzaj>
    <derivirana_varijabla naziv="DomainObject.Predmet.OstaliListFormatedOIB_1">
      <item>Dragutin Čerepinko, OIB 85234044484 punomoćnik sudionika u postupku BREZJE ZAGREB društvo s ograničenom odgovornošću za građenje i poslovanje nekretninama, Virovitica</item>
    </derivirana_varijabla>
  </DomainObject.Predmet.OstaliListFormatedOIB>
  <DomainObject.Predmet.OstaliListFormatedWithAdress>
    <izvorni_sadrzaj>
      <item>Dragutin Čerepinko, Selska cesta 90/F, 10000 Zagreb punomoćnik sudionika u postupku BREZJE ZAGREB društvo s ograničenom odgovornošću za građenje i poslovanje nekretninama, Virovitica</item>
    </izvorni_sadrzaj>
    <derivirana_varijabla naziv="DomainObject.Predmet.OstaliListFormatedWithAdress_1">
      <item>Dragutin Čerepinko, Selska cesta 90/F, 10000 Zagreb punomoćnik sudionika u postupku BREZJE ZAGREB društvo s ograničenom odgovornošću za građenje i poslovanje nekretninama, Virovitica</item>
    </derivirana_varijabla>
  </DomainObject.Predmet.OstaliListFormatedWithAdress>
  <DomainObject.Predmet.OstaliListFormatedWithAdressOIB>
    <izvorni_sadrzaj>
      <item>Dragutin Čerepinko, OIB 85234044484, Selska cesta 90/F, 10000 Zagreb punomoćnik sudionika u postupku BREZJE ZAGREB društvo s ograničenom odgovornošću za građenje i poslovanje nekretninama, Virovitica</item>
    </izvorni_sadrzaj>
    <derivirana_varijabla naziv="DomainObject.Predmet.OstaliListFormatedWithAdressOIB_1">
      <item>Dragutin Čerepinko, OIB 85234044484, Selska cesta 90/F, 10000 Zagreb punomoćnik sudionika u postupku BREZJE ZAGREB društvo s ograničenom odgovornošću za građenje i poslovanje nekretninama, Virovitica</item>
    </derivirana_varijabla>
  </DomainObject.Predmet.OstaliListFormatedWithAdressOIB>
  <DomainObject.Predmet.OstaliListNazivFormated>
    <izvorni_sadrzaj>
      <item>Dragutin Čerepinko</item>
    </izvorni_sadrzaj>
    <derivirana_varijabla naziv="DomainObject.Predmet.OstaliListNazivFormated_1">
      <item>Dragutin Čerepinko</item>
    </derivirana_varijabla>
  </DomainObject.Predmet.OstaliListNazivFormated>
  <DomainObject.Predmet.OstaliListNazivFormatedOIB>
    <izvorni_sadrzaj>
      <item>Dragutin Čerepinko, OIB 85234044484</item>
    </izvorni_sadrzaj>
    <derivirana_varijabla naziv="DomainObject.Predmet.OstaliListNazivFormatedOIB_1">
      <item>Dragutin Čerepinko, OIB 85234044484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St-360/2015-3</izvorni_sadrzaj>
    <derivirana_varijabla naziv="DomainObject.PoslovniBrojDokumenta_1">St-360/2015-3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BREZJE ZAGREB društvo s ograničenom odgovornošću za građenje i poslovanje nekretninama, Virovitica</izvorni_sadrzaj>
    <derivirana_varijabla naziv="DomainObject.Predmet.ProtustrankaIDrugi_1">BREZJE ZAGREB društvo s ograničenom odgovornošću za građenje i poslovanje nekretninama,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BREZJE ZAGREB društvo s ograničenom odgovornošću za građenje i poslovanje nekretninama, Virovitica, OIB 27007347793, Ferde Rusana 5, 33000 Virovitica</izvorni_sadrzaj>
    <derivirana_varijabla naziv="DomainObject.Predmet.ProtustrankaIDrugiAdressOIB_1">BREZJE ZAGREB društvo s ograničenom odgovornošću za građenje i poslovanje nekretninama, Virovitica, OIB 27007347793, Ferde Rusana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BREZJE ZAGREB društvo s ograničenom odgovornošću za građenje i poslovanje nekretninama, Virovitica</item>
      <item>Dragutin Čerepinko</item>
    </izvorni_sadrzaj>
    <derivirana_varijabla naziv="DomainObject.Predmet.SudioniciListNaziv_1">
      <item>FINA, RC ZAGREB, Podružnica Bjelovar</item>
      <item>BREZJE ZAGREB društvo s ograničenom odgovornošću za građenje i poslovanje nekretninama, Virovitica</item>
      <item>Dragutin Čerepinko</item>
    </derivirana_varijabla>
  </DomainObject.Predmet.SudioniciListNaziv>
  <DomainObject.Predmet.SudioniciListAdressOIB>
    <izvorni_sadrzaj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</izvorni_sadrzaj>
    <derivirana_varijabla naziv="DomainObject.Predmet.SudioniciListAdressOIB_1"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4F62B-164E-4178-8143-42C0BE896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727</properties:Words>
  <properties:Characters>3965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2016-02-26T13:33:00Z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St-360/2015-3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