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480d" w14:paraId="089480d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A71843">
        <w:t>COLONIA PRODUKCIJA d.o.o., Zagreb, Gračanski Mihaljevac 2D, OIB: 51324775745</w:t>
      </w:r>
      <w:r>
        <w:t xml:space="preserve">, dana </w:t>
      </w:r>
      <w:r w:rsidR="00C030EA">
        <w:t>18. listopada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A71843">
        <w:t>COLONIA PRODUKCIJA d.o.o., Zagreb, Gračanski Mihaljevac 2D, OIB: 51324775745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A71843">
        <w:t>234717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  <w:r w:rsidR="00C030EA">
        <w:t xml:space="preserve"> 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030EA" w:rsidP="00C030EA" w:rsidR="00C030EA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A71843">
        <w:t>COLONIA PRODUKCIJA d.o.o., Zagreb, Gračanski Mihaljevac 2D, OIB: 51324775745</w:t>
      </w:r>
      <w:r>
        <w:t>.</w:t>
      </w:r>
    </w:p>
    <w:p w:rsidRDefault="00C030EA" w:rsidP="00C030EA" w:rsidR="00C030EA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030EA" w:rsidP="00C030EA" w:rsidR="00C030EA">
      <w:pPr>
        <w:jc w:val="both"/>
      </w:pPr>
    </w:p>
    <w:p w:rsidRDefault="00C030EA" w:rsidP="00C030EA" w:rsidR="00C030EA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5A2575">
        <w:t>328</w:t>
      </w:r>
      <w:r>
        <w:t xml:space="preserve"> dana, u ukupnom iznosu od </w:t>
      </w:r>
      <w:r w:rsidR="000444DF">
        <w:t>5</w:t>
      </w:r>
      <w:r w:rsidR="005A2575">
        <w:t>0.092,55</w:t>
      </w:r>
      <w:r>
        <w:t xml:space="preserve"> kn, kao i da dužnik ima 1 zaposleni</w:t>
      </w:r>
      <w:r w:rsidR="000444DF">
        <w:t>ka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030EA" w:rsidP="00C030EA" w:rsidR="00C030EA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30EA" w:rsidP="000444DF" w:rsidR="005A2575">
      <w:pPr>
        <w:ind w:firstLine="708"/>
        <w:jc w:val="both"/>
        <w:rPr>
          <w:sz w:val="22"/>
          <w:szCs w:val="22"/>
        </w:rPr>
      </w:pPr>
      <w:r>
        <w:t xml:space="preserve">Sud je rješenjem od </w:t>
      </w:r>
      <w:r w:rsidR="005A2575">
        <w:t>11. 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</w:t>
      </w:r>
      <w:r w:rsidR="000444DF">
        <w:t xml:space="preserve">nazočni </w:t>
      </w:r>
      <w:r w:rsidR="005A2575">
        <w:t>zakonski zastupnik dužnika</w:t>
      </w:r>
      <w:r w:rsidR="000444DF">
        <w:t xml:space="preserve"> očitovao se da je </w:t>
      </w:r>
      <w:r w:rsidR="000444DF">
        <w:rPr>
          <w:sz w:val="22"/>
          <w:szCs w:val="22"/>
        </w:rPr>
        <w:t xml:space="preserve">djelatnost dužnika bila </w:t>
      </w:r>
      <w:r w:rsidR="005A2575">
        <w:rPr>
          <w:sz w:val="22"/>
          <w:szCs w:val="22"/>
        </w:rPr>
        <w:t>organizacija koncerata i obavljanje svih popratnih poslova u vezi tehnike i angažiranje djelatnika za taj program. Međutim, da se djelatnost ne obavlja već duže od tri godine i da dužnik više nema zaposlenika, kao niti bilo kakve imovine, a o čemu je u ovosudni spis dostavio ovjerovljeni prokazni popis imovine (list 82 do 90 spisa).</w:t>
      </w:r>
    </w:p>
    <w:p w:rsidRDefault="000444DF" w:rsidP="00C030EA" w:rsidR="000444DF">
      <w:pPr>
        <w:pStyle w:val="Tijeloteksta"/>
        <w:ind w:firstLine="708"/>
      </w:pPr>
    </w:p>
    <w:p w:rsidRDefault="005A2575" w:rsidP="00C030EA" w:rsidR="00C030EA">
      <w:pPr>
        <w:pStyle w:val="Tijeloteksta"/>
        <w:ind w:firstLine="708"/>
      </w:pPr>
      <w:r>
        <w:t>Također, i</w:t>
      </w:r>
      <w:r w:rsidR="00C030EA">
        <w:t xml:space="preserve">zvršenim elektronskim pretraživanjem, a u odnosu na popis nekretnina ovog dužnika, utvrđeno je, da isti ne raspolaže nikakvim nekretninama (list </w:t>
      </w:r>
      <w:r>
        <w:t>91</w:t>
      </w:r>
      <w:r w:rsidR="00C030EA">
        <w:t xml:space="preserve"> spisa). </w:t>
      </w:r>
    </w:p>
    <w:p w:rsidRDefault="00C030EA" w:rsidP="00C030EA" w:rsidR="00C030E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030EA" w:rsidP="00C030EA" w:rsidR="00C030E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030EA" w:rsidP="00C030EA" w:rsidR="00C030E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030EA" w:rsidP="00C030EA" w:rsidR="00C030EA">
      <w:pPr>
        <w:ind w:firstLine="708"/>
        <w:jc w:val="both"/>
      </w:pPr>
      <w:r>
        <w:t>Slijedom svega prethodno iznesenog, doneseno je ovo rješenje.</w:t>
      </w:r>
    </w:p>
    <w:p w:rsidRDefault="00C030EA" w:rsidP="00C030EA" w:rsidR="00C030EA">
      <w:pPr>
        <w:jc w:val="both"/>
      </w:pPr>
      <w:r>
        <w:tab/>
        <w:t xml:space="preserve"> </w:t>
      </w:r>
    </w:p>
    <w:p w:rsidRDefault="00C030EA" w:rsidP="00C030EA" w:rsidR="00C030EA">
      <w:pPr>
        <w:jc w:val="center"/>
      </w:pPr>
      <w:r>
        <w:t xml:space="preserve">U Zagrebu </w:t>
      </w:r>
      <w:r w:rsidR="002312D7">
        <w:t>18</w:t>
      </w:r>
      <w:r>
        <w:t>. listopada 2017.</w:t>
      </w:r>
    </w:p>
    <w:p w:rsidRDefault="00C030EA" w:rsidP="00C030EA" w:rsidR="00C030EA">
      <w:r>
        <w:t xml:space="preserve">                     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Sudac: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  Lucija Butigan</w:t>
      </w:r>
    </w:p>
    <w:p w:rsidRDefault="00C030EA" w:rsidP="00C030EA" w:rsidR="00C030EA">
      <w:pPr>
        <w:jc w:val="center"/>
      </w:pPr>
    </w:p>
    <w:p w:rsidRDefault="00C030EA" w:rsidP="00C030EA" w:rsidR="00C030EA">
      <w:r>
        <w:lastRenderedPageBreak/>
        <w:t>Uputa o pravnom lijeku:</w:t>
      </w:r>
    </w:p>
    <w:p w:rsidRDefault="00C030EA" w:rsidP="00C030EA" w:rsidR="00C030EA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C030EA" w:rsidP="00C030EA" w:rsidR="00C030EA"/>
    <w:p w:rsidRDefault="00C5617A" w:rsidP="00C5617A" w:rsidR="00C5617A"/>
    <w:sectPr w:rsidR="00C561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282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AE4809">
          <w:t>2347/17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444DF"/>
    <w:rsid w:val="002312D7"/>
    <w:rsid w:val="002750A7"/>
    <w:rsid w:val="005A2575"/>
    <w:rsid w:val="006C7C96"/>
    <w:rsid w:val="00764A0D"/>
    <w:rsid w:val="007D0292"/>
    <w:rsid w:val="008E360F"/>
    <w:rsid w:val="00A52282"/>
    <w:rsid w:val="00A71843"/>
    <w:rsid w:val="00AB1229"/>
    <w:rsid w:val="00AE4809"/>
    <w:rsid w:val="00BE3772"/>
    <w:rsid w:val="00C030EA"/>
    <w:rsid w:val="00C5617A"/>
    <w:rsid w:val="00CA6105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2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28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2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2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2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28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2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2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St-2347/2017</izvorni_sadrzaj>
    <derivirana_varijabla naziv="DomainObject.Predmet.OznakaBroj_1">St-2347/2017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COLONIA PRODUKCIJA d.o.o. zastupanog po punomoćniku Tomislav Jelić</izvorni_sadrzaj>
    <derivirana_varijabla naziv="DomainObject.Predmet.ProtustrankaFormated_1">  COLONIA PRODUKCIJA d.o.o. zastupanog po punomoćniku Tomislav Jelić</derivirana_varijabla>
  </DomainObject.Predmet.ProtustrankaFormated>
  <DomainObject.Predmet.ProtustrankaFormatedOIB>
    <izvorni_sadrzaj>  COLONIA PRODUKCIJA d.o.o., OIB 51324775745 zastupanog po punomoćniku Tomislav Jelić</izvorni_sadrzaj>
    <derivirana_varijabla naziv="DomainObject.Predmet.ProtustrankaFormatedOIB_1">  COLONIA PRODUKCIJA d.o.o., OIB 51324775745 zastupanog po punomoćniku Tomislav Jelić</derivirana_varijabla>
  </DomainObject.Predmet.ProtustrankaFormatedOIB>
  <DomainObject.Predmet.ProtustrankaFormatedWithAdress>
    <izvorni_sadrzaj> COLONIA PRODUKCIJA d.o.o., Gračanski Mihaljevac 2/D, 10000 Zagreb zastupanog po punomoćniku Tomislav Jelić</izvorni_sadrzaj>
    <derivirana_varijabla naziv="DomainObject.Predmet.ProtustrankaFormatedWithAdress_1"> COLONIA PRODUKCIJA d.o.o., Gračanski Mihaljevac 2/D, 10000 Zagreb zastupanog po punomoćniku Tomislav Jelić</derivirana_varijabla>
  </DomainObject.Predmet.ProtustrankaFormatedWithAdress>
  <DomainObject.Predmet.ProtustrankaFormatedWithAdressOIB>
    <izvorni_sadrzaj> COLONIA PRODUKCIJA d.o.o., OIB 51324775745, Gračanski Mihaljevac 2/D, 10000 Zagreb zastupanog po punomoćniku Tomislav Jelić</izvorni_sadrzaj>
    <derivirana_varijabla naziv="DomainObject.Predmet.ProtustrankaFormatedWithAdressOIB_1"> COLONIA PRODUKCIJA d.o.o., OIB 51324775745, Gračanski Mihaljevac 2/D, 10000 Zagreb zastupanog po punomoćniku Tomislav Jelić</derivirana_varijabla>
  </DomainObject.Predmet.ProtustrankaFormatedWithAdressOIB>
  <DomainObject.Predmet.ProtustrankaWithAdress>
    <izvorni_sadrzaj>COLONIA PRODUKCIJA d.o.o. Gračanski Mihaljevac 2/D, 10000 Zagreb</izvorni_sadrzaj>
    <derivirana_varijabla naziv="DomainObject.Predmet.ProtustrankaWithAdress_1">COLONIA PRODUKCIJA d.o.o. Gračanski Mihaljevac 2/D, 10000 Zagreb</derivirana_varijabla>
  </DomainObject.Predmet.ProtustrankaWithAdress>
  <DomainObject.Predmet.ProtustrankaWithAdressOIB>
    <izvorni_sadrzaj>COLONIA PRODUKCIJA d.o.o., OIB 51324775745, Gračanski Mihaljevac 2/D, 10000 Zagreb</izvorni_sadrzaj>
    <derivirana_varijabla naziv="DomainObject.Predmet.ProtustrankaWithAdressOIB_1">COLONIA PRODUKCIJA d.o.o., OIB 51324775745, Gračanski Mihaljevac 2/D, 10000 Zagreb</derivirana_varijabla>
  </DomainObject.Predmet.ProtustrankaWithAdressOIB>
  <DomainObject.Predmet.ProtustrankaNazivFormated>
    <izvorni_sadrzaj>COLONIA PRODUKCIJA d.o.o.</izvorni_sadrzaj>
    <derivirana_varijabla naziv="DomainObject.Predmet.ProtustrankaNazivFormated_1">COLONIA PRODUKCIJA d.o.o.</derivirana_varijabla>
  </DomainObject.Predmet.ProtustrankaNazivFormated>
  <DomainObject.Predmet.ProtustrankaNazivFormatedOIB>
    <izvorni_sadrzaj>COLONIA PRODUKCIJA d.o.o., OIB 51324775745</izvorni_sadrzaj>
    <derivirana_varijabla naziv="DomainObject.Predmet.ProtustrankaNazivFormatedOIB_1">COLONIA PRODUKCIJA d.o.o., OIB 51324775745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COLONIA PRODUKCIJA d.o.o. zastupanog po punomoćniku Tomislav Jelić</item>
    </izvorni_sadrzaj>
    <derivirana_varijabla naziv="DomainObject.Predmet.ProtuStrankaListFormated_1">
      <item>COLONIA PRODUKCIJA d.o.o. zastupanog po punomoćniku Tomislav Jelić</item>
    </derivirana_varijabla>
  </DomainObject.Predmet.ProtuStrankaListFormated>
  <DomainObject.Predmet.ProtuStrankaListFormatedOIB>
    <izvorni_sadrzaj>
      <item>COLONIA PRODUKCIJA d.o.o., OIB 51324775745 zastupanog po punomoćniku Tomislav Jelić</item>
    </izvorni_sadrzaj>
    <derivirana_varijabla naziv="DomainObject.Predmet.ProtuStrankaListFormatedOIB_1">
      <item>COLONIA PRODUKCIJA d.o.o., OIB 51324775745 zastupanog po punomoćniku Tomislav Jelić</item>
    </derivirana_varijabla>
  </DomainObject.Predmet.ProtuStrankaListFormatedOIB>
  <DomainObject.Predmet.ProtuStrankaListFormatedWithAdress>
    <izvorni_sadrzaj>
      <item>COLONIA PRODUKCIJA d.o.o., Gračanski Mihaljevac 2/D, 10000 Zagreb zastupanog po punomoćniku Tomislav Jelić</item>
    </izvorni_sadrzaj>
    <derivirana_varijabla naziv="DomainObject.Predmet.ProtuStrankaListFormatedWithAdress_1">
      <item>COLONIA PRODUKCIJA d.o.o., Gračanski Mihaljevac 2/D, 10000 Zagreb zastupanog po punomoćniku Tomislav Jelić</item>
    </derivirana_varijabla>
  </DomainObject.Predmet.ProtuStrankaListFormatedWithAdress>
  <DomainObject.Predmet.ProtuStrankaListFormatedWithAdressOIB>
    <izvorni_sadrzaj>
      <item>COLONIA PRODUKCIJA d.o.o., OIB 51324775745, Gračanski Mihaljevac 2/D, 10000 Zagreb zastupanog po punomoćniku Tomislav Jelić</item>
    </izvorni_sadrzaj>
    <derivirana_varijabla naziv="DomainObject.Predmet.ProtuStrankaListFormatedWithAdressOIB_1">
      <item>COLONIA PRODUKCIJA d.o.o., OIB 51324775745, Gračanski Mihaljevac 2/D, 10000 Zagreb zastupanog po punomoćniku Tomislav Jelić</item>
    </derivirana_varijabla>
  </DomainObject.Predmet.ProtuStrankaListFormatedWithAdressOIB>
  <DomainObject.Predmet.ProtuStrankaListNazivFormated>
    <izvorni_sadrzaj>
      <item>COLONIA PRODUKCIJA d.o.o.</item>
    </izvorni_sadrzaj>
    <derivirana_varijabla naziv="DomainObject.Predmet.ProtuStrankaListNazivFormated_1">
      <item>COLONIA PRODUKCIJA d.o.o.</item>
    </derivirana_varijabla>
  </DomainObject.Predmet.ProtuStrankaListNazivFormated>
  <DomainObject.Predmet.ProtuStrankaListNazivFormatedOIB>
    <izvorni_sadrzaj>
      <item>COLONIA PRODUKCIJA d.o.o., OIB 51324775745</item>
    </izvorni_sadrzaj>
    <derivirana_varijabla naziv="DomainObject.Predmet.ProtuStrankaListNazivFormatedOIB_1">
      <item>COLONIA PRODUKCIJA d.o.o., OIB 51324775745</item>
    </derivirana_varijabla>
  </DomainObject.Predmet.ProtuStrankaListNazivFormatedOIB>
  <DomainObject.Predmet.OstaliListFormated>
    <izvorni_sadrzaj>
      <item>Tomislav Jelić punomoćnik sudionika u postupku COLONIA PRODUKCIJA d.o.o.</item>
      <item>ŽDO u Zagrebu punomoćnik sudionika u postupku RH MF Porezna uprava Zagreb</item>
      <item>RH MUP</item>
    </izvorni_sadrzaj>
    <derivirana_varijabla naziv="DomainObject.Predmet.OstaliListFormated_1">
      <item>Tomislav Jelić punomoćnik sudionika u postupku COLONIA PRODUKCIJA d.o.o.</item>
      <item>ŽDO u Zagrebu punomoćnik sudionika u postupku RH MF Porezna uprava Zagreb</item>
      <item>RH MUP</item>
    </derivirana_varijabla>
  </DomainObject.Predmet.OstaliListFormated>
  <DomainObject.Predmet.OstaliListFormatedOIB>
    <izvorni_sadrzaj>
      <item>Tomislav Jelić, OIB 64079593996 punomoćnik sudionika u postupku COLONIA PRODUKCIJA d.o.o.</item>
      <item>ŽDO u Zagrebu, OIB 16488001145 punomoćnik sudionika u postupku RH MF Porezna uprava Zagreb</item>
      <item>RH MUP</item>
    </izvorni_sadrzaj>
    <derivirana_varijabla naziv="DomainObject.Predmet.OstaliListFormatedOIB_1">
      <item>Tomislav Jelić, OIB 64079593996 punomoćnik sudionika u postupku COLONIA PRODUKCIJA d.o.o.</item>
      <item>ŽDO u Zagrebu, OIB 16488001145 punomoćnik sudionika u postupku RH MF Porezna uprava Zagreb</item>
      <item>RH MUP</item>
    </derivirana_varijabla>
  </DomainObject.Predmet.OstaliListFormatedOIB>
  <DomainObject.Predmet.OstaliListFormatedWithAdress>
    <izvorni_sadrzaj>
      <item>Tomislav Jelić, Gračanski Mihaljevac 2 D, 10000 Zagreb punomoćnik sudionika u postupku COLONIA PRODUKCIJA d.o.o.</item>
      <item>ŽDO u Zagrebu, Savska cesta 41, 10000 Zagreb punomoćnik sudionika u postupku RH MF Porezna uprava Zagreb</item>
      <item>RH MUP, Petrinjska 30, 10000 Zagreb</item>
    </izvorni_sadrzaj>
    <derivirana_varijabla naziv="DomainObject.Predmet.OstaliListFormatedWithAdress_1">
      <item>Tomislav Jelić, Gračanski Mihaljevac 2 D, 10000 Zagreb punomoćnik sudionika u postupku COLONIA PRODUKCIJA d.o.o.</item>
      <item>ŽDO u Zagrebu, Savska cesta 41, 10000 Zagreb punomoćnik sudionika u postupku RH MF Porezna uprava Zagreb</item>
      <item>RH MUP, Petrinjska 30, 10000 Zagreb</item>
    </derivirana_varijabla>
  </DomainObject.Predmet.OstaliListFormatedWithAdress>
  <DomainObject.Predmet.OstaliListFormatedWithAdressOIB>
    <izvorni_sadrzaj>
      <item>Tomislav Jelić, OIB 64079593996, Gračanski Mihaljevac 2 D, 10000 Zagreb punomoćnik sudionika u postupku COLONIA PRODUKCIJA d.o.o.</item>
      <item>ŽDO u Zagrebu, OIB 16488001145, Savska cesta 41, 10000 Zagreb punomoćnik sudionika u postupku RH MF Porezna uprava Zagreb</item>
      <item>RH MUP, Petrinjska 30, 10000 Zagreb</item>
    </izvorni_sadrzaj>
    <derivirana_varijabla naziv="DomainObject.Predmet.OstaliListFormatedWithAdressOIB_1">
      <item>Tomislav Jelić, OIB 64079593996, Gračanski Mihaljevac 2 D, 10000 Zagreb punomoćnik sudionika u postupku COLONIA PRODUKCIJA d.o.o.</item>
      <item>ŽDO u Zagrebu, OIB 16488001145, Savska cesta 41, 10000 Zagreb punomoćnik sudionika u postupku RH MF Porezna uprava Zagreb</item>
      <item>RH MUP, Petrinjska 30, 10000 Zagreb</item>
    </derivirana_varijabla>
  </DomainObject.Predmet.OstaliListFormatedWithAdressOIB>
  <DomainObject.Predmet.OstaliListNazivFormated>
    <izvorni_sadrzaj>
      <item>Tomislav Jelić</item>
      <item>ŽDO u Zagrebu</item>
      <item>RH MUP</item>
    </izvorni_sadrzaj>
    <derivirana_varijabla naziv="DomainObject.Predmet.OstaliListNazivFormated_1">
      <item>Tomislav Jelić</item>
      <item>ŽDO u Zagrebu</item>
      <item>RH MUP</item>
    </derivirana_varijabla>
  </DomainObject.Predmet.OstaliListNazivFormated>
  <DomainObject.Predmet.OstaliListNazivFormatedOIB>
    <izvorni_sadrzaj>
      <item>Tomislav Jelić, OIB 64079593996</item>
      <item>ŽDO u Zagrebu, OIB 16488001145</item>
      <item>RH MUP</item>
    </izvorni_sadrzaj>
    <derivirana_varijabla naziv="DomainObject.Predmet.OstaliListNazivFormatedOIB_1">
      <item>Tomislav Jelić, OIB 64079593996</item>
      <item>ŽDO u Zagrebu,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COLONIA PRODUKCIJA d.o.o.</izvorni_sadrzaj>
    <derivirana_varijabla naziv="DomainObject.Predmet.ProtustrankaIDrugi_1">COLONIA PRODUKCIJA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COLONIA PRODUKCIJA d.o.o., OIB 51324775745, Gračanski Mihaljevac 2/D, 10000 Zagreb</izvorni_sadrzaj>
    <derivirana_varijabla naziv="DomainObject.Predmet.ProtustrankaIDrugiAdressOIB_1">COLONIA PRODUKCIJA d.o.o., OIB 51324775745, Gračanski Mihaljevac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COLONIA PRODUKCIJA d.o.o.</item>
      <item>FINA Regionalni centar Zagreb</item>
      <item>Tomislav Jelić</item>
      <item>RH MF Porezna uprava Zagreb</item>
      <item>ŽDO u Zagrebu</item>
      <item>RH MUP</item>
    </izvorni_sadrzaj>
    <derivirana_varijabla naziv="DomainObject.Predmet.SudioniciListNaziv_1">
      <item>COLONIA PRODUKCIJA d.o.o.</item>
      <item>FINA Regionalni centar Zagreb</item>
      <item>Tomislav Jelić</item>
      <item>RH MF Porezna uprava Zagreb</item>
      <item>ŽDO u Zagrebu</item>
      <item>RH MUP</item>
    </derivirana_varijabla>
  </DomainObject.Predmet.SudioniciListNaziv>
  <DomainObject.Predmet.SudioniciListAdressOIB>
    <izvorni_sadrzaj>
      <item>COLONIA PRODUKCIJA d.o.o., OIB 51324775745, Gračanski Mihaljevac 2/D,10000 Zagreb</item>
      <item>FINA Regionalni centar Zagreb, OIB 85821130368, Trg svibanjskih žrtava 1995. br. 1,10000 Zagreb</item>
      <item>Tomislav Jelić, OIB 64079593996, Gračanski Mihaljevac 2 D,10000 Zagreb</item>
      <item>RH MF Porezna uprava Zagreb, OIB 18683136487</item>
      <item>ŽDO u Zagrebu, OIB 16488001145, Savska cesta 41,10000 Zagreb</item>
      <item>RH MUP, Petrinjska 30,10000 Zagreb</item>
    </izvorni_sadrzaj>
    <derivirana_varijabla naziv="DomainObject.Predmet.SudioniciListAdressOIB_1">
      <item>COLONIA PRODUKCIJA d.o.o., OIB 51324775745, Gračanski Mihaljevac 2/D,10000 Zagreb</item>
      <item>FINA Regionalni centar Zagreb, OIB 85821130368, Trg svibanjskih žrtava 1995. br. 1,10000 Zagreb</item>
      <item>Tomislav Jelić, OIB 64079593996, Gračanski Mihaljevac 2 D,10000 Zagreb</item>
      <item>RH MF Porezna uprava Zagreb, OIB 18683136487</item>
      <item>ŽDO u Zagrebu, OIB 16488001145, Savska cesta 41,10000 Zagreb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51324775745</item>
      <item>, OIB 85821130368</item>
      <item>, OIB 64079593996</item>
      <item>, OIB 18683136487</item>
      <item>, OIB 16488001145</item>
      <item>, OIB null</item>
    </izvorni_sadrzaj>
    <derivirana_varijabla naziv="DomainObject.Predmet.SudioniciListNazivOIB_1">
      <item>, OIB 51324775745</item>
      <item>, OIB 85821130368</item>
      <item>, OIB 64079593996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946</properties:Words>
  <properties:Characters>5308</properties:Characters>
  <properties:Lines>101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2017-10-18T11:05:00Z</dcterms:created>
  <dc:creator>Valentina Kranjčić</dc:creator>
  <cp:lastModifiedBy>Valentina Kranjčić</cp:lastModifiedBy>
  <cp:lastPrinted>2017-10-18T11:01:00Z</cp:lastPrinted>
  <dcterms:modified xmlns:xsi="http://www.w3.org/2001/XMLSchema-instance" xsi:type="dcterms:W3CDTF">2017-10-18T11:10:00Z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