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85b3" w14:paraId="15b85b3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95111">
        <w:t>286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595111">
        <w:t xml:space="preserve">TREĆA TRKA d.o.o., </w:t>
      </w:r>
      <w:r w:rsidR="00342F9C">
        <w:t xml:space="preserve">Sinj, Put Medinjaka 5, </w:t>
      </w:r>
      <w:r w:rsidR="00F06DE1">
        <w:t>OIB</w:t>
      </w:r>
      <w:r w:rsidR="00595111">
        <w:t>: 86833623282</w:t>
      </w:r>
      <w:r w:rsidR="00107752">
        <w:t xml:space="preserve">, </w:t>
      </w:r>
      <w:r w:rsidR="00595111">
        <w:t>MBS: 060175146</w:t>
      </w:r>
      <w:r w:rsidR="00297AA2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595111" w:rsidRPr="00595111">
        <w:t xml:space="preserve">TREĆA TRKA d.o.o., </w:t>
      </w:r>
      <w:r w:rsidR="00342F9C">
        <w:t xml:space="preserve">Sinj, Put Medinjaka 5, </w:t>
      </w:r>
      <w:r w:rsidR="00595111" w:rsidRPr="00595111">
        <w:t>OIB: 86833623282, MBS: 06017514</w:t>
      </w:r>
      <w:r w:rsidR="002D6F78">
        <w:t>6</w:t>
      </w:r>
      <w:r w:rsidR="00595111" w:rsidRPr="00595111">
        <w:t>,</w:t>
      </w:r>
      <w:r w:rsidR="00595111">
        <w:t xml:space="preserve">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595111">
        <w:t xml:space="preserve"> razdoblju od 2141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95111">
        <w:t xml:space="preserve"> 1.311.926,37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595111">
        <w:t>3. ST-1286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2D6F7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599C"/>
    <w:rsid w:val="00236848"/>
    <w:rsid w:val="0025689E"/>
    <w:rsid w:val="00296435"/>
    <w:rsid w:val="00297AA2"/>
    <w:rsid w:val="002A16B1"/>
    <w:rsid w:val="002A267F"/>
    <w:rsid w:val="002D0EEC"/>
    <w:rsid w:val="002D1607"/>
    <w:rsid w:val="002D6F78"/>
    <w:rsid w:val="003155FB"/>
    <w:rsid w:val="00342F9C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95111"/>
    <w:rsid w:val="005C5AFA"/>
    <w:rsid w:val="005F0E13"/>
    <w:rsid w:val="005F7663"/>
    <w:rsid w:val="00602A20"/>
    <w:rsid w:val="00603FD6"/>
    <w:rsid w:val="006105BB"/>
    <w:rsid w:val="0065203E"/>
    <w:rsid w:val="00683153"/>
    <w:rsid w:val="00713DCF"/>
    <w:rsid w:val="00737DD6"/>
    <w:rsid w:val="007648D8"/>
    <w:rsid w:val="00770151"/>
    <w:rsid w:val="00776F7C"/>
    <w:rsid w:val="00787AFC"/>
    <w:rsid w:val="007D3062"/>
    <w:rsid w:val="007E26AB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D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D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D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D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D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D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D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D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St-1286/2015</izvorni_sadrzaj>
    <derivirana_varijabla naziv="DomainObject.Predmet.OznakaBroj_1">St-1286/2015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TREĆA TRKA d.o.o. za trgovinu i usluge</izvorni_sadrzaj>
    <derivirana_varijabla naziv="DomainObject.Predmet.ProtustrankaFormated_1">  TREĆA TRKA d.o.o. za trgovinu i usluge</derivirana_varijabla>
  </DomainObject.Predmet.ProtustrankaFormated>
  <DomainObject.Predmet.ProtustrankaFormatedOIB>
    <izvorni_sadrzaj>  TREĆA TRKA d.o.o. za trgovinu i usluge, OIB 86833623282</izvorni_sadrzaj>
    <derivirana_varijabla naziv="DomainObject.Predmet.ProtustrankaFormatedOIB_1">  TREĆA TRKA d.o.o. za trgovinu i usluge, OIB 86833623282</derivirana_varijabla>
  </DomainObject.Predmet.ProtustrankaFormatedOIB>
  <DomainObject.Predmet.ProtustrankaFormatedWithAdress>
    <izvorni_sadrzaj> TREĆA TRKA d.o.o. za trgovinu i usluge, Put Medinjaka 5, 21230 Sinj</izvorni_sadrzaj>
    <derivirana_varijabla naziv="DomainObject.Predmet.ProtustrankaFormatedWithAdress_1"> TREĆA TRKA d.o.o. za trgovinu i usluge, Put Medinjaka 5, 21230 Sinj</derivirana_varijabla>
  </DomainObject.Predmet.ProtustrankaFormatedWithAdress>
  <DomainObject.Predmet.ProtustrankaFormatedWithAdressOIB>
    <izvorni_sadrzaj> TREĆA TRKA d.o.o. za trgovinu i usluge, OIB 86833623282, Put Medinjaka 5, 21230 Sinj</izvorni_sadrzaj>
    <derivirana_varijabla naziv="DomainObject.Predmet.ProtustrankaFormatedWithAdressOIB_1"> TREĆA TRKA d.o.o. za trgovinu i usluge, OIB 86833623282, Put Medinjaka 5, 21230 Sinj</derivirana_varijabla>
  </DomainObject.Predmet.ProtustrankaFormatedWithAdressOIB>
  <DomainObject.Predmet.ProtustrankaWithAdress>
    <izvorni_sadrzaj>TREĆA TRKA d.o.o. za trgovinu i usluge Put Medinjaka 5, 21230 Sinj</izvorni_sadrzaj>
    <derivirana_varijabla naziv="DomainObject.Predmet.ProtustrankaWithAdress_1">TREĆA TRKA d.o.o. za trgovinu i usluge Put Medinjaka 5, 21230 Sinj</derivirana_varijabla>
  </DomainObject.Predmet.ProtustrankaWithAdress>
  <DomainObject.Predmet.ProtustrankaWithAdressOIB>
    <izvorni_sadrzaj>TREĆA TRKA d.o.o. za trgovinu i usluge, OIB 86833623282, Put Medinjaka 5, 21230 Sinj</izvorni_sadrzaj>
    <derivirana_varijabla naziv="DomainObject.Predmet.ProtustrankaWithAdressOIB_1">TREĆA TRKA d.o.o. za trgovinu i usluge, OIB 86833623282, Put Medinjaka 5, 21230 Sinj</derivirana_varijabla>
  </DomainObject.Predmet.ProtustrankaWithAdressOIB>
  <DomainObject.Predmet.ProtustrankaNazivFormated>
    <izvorni_sadrzaj>TREĆA TRKA d.o.o. za trgovinu i usluge</izvorni_sadrzaj>
    <derivirana_varijabla naziv="DomainObject.Predmet.ProtustrankaNazivFormated_1">TREĆA TRKA d.o.o. za trgovinu i usluge</derivirana_varijabla>
  </DomainObject.Predmet.ProtustrankaNazivFormated>
  <DomainObject.Predmet.ProtustrankaNazivFormatedOIB>
    <izvorni_sadrzaj>TREĆA TRKA d.o.o. za trgovinu i usluge, OIB 86833623282</izvorni_sadrzaj>
    <derivirana_varijabla naziv="DomainObject.Predmet.ProtustrankaNazivFormatedOIB_1">TREĆA TRKA d.o.o. za trgovinu i usluge, OIB 86833623282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1311926.37</izvorni_sadrzaj>
    <derivirana_varijabla naziv="DomainObject.Predmet.TrenutnaVrijednost_1">1311926.37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TREĆA TRKA d.o.o. za trgovinu i usluge</item>
    </izvorni_sadrzaj>
    <derivirana_varijabla naziv="DomainObject.Predmet.ProtuStrankaListFormated_1">
      <item>TREĆA TRKA d.o.o. za trgovinu i usluge</item>
    </derivirana_varijabla>
  </DomainObject.Predmet.ProtuStrankaListFormated>
  <DomainObject.Predmet.ProtuStrankaListFormatedOIB>
    <izvorni_sadrzaj>
      <item>TREĆA TRKA d.o.o. za trgovinu i usluge, OIB 86833623282</item>
    </izvorni_sadrzaj>
    <derivirana_varijabla naziv="DomainObject.Predmet.ProtuStrankaListFormatedOIB_1">
      <item>TREĆA TRKA d.o.o. za trgovinu i usluge, OIB 86833623282</item>
    </derivirana_varijabla>
  </DomainObject.Predmet.ProtuStrankaListFormatedOIB>
  <DomainObject.Predmet.ProtuStrankaListFormatedWithAdress>
    <izvorni_sadrzaj>
      <item>TREĆA TRKA d.o.o. za trgovinu i usluge, Put Medinjaka 5, 21230 Sinj</item>
    </izvorni_sadrzaj>
    <derivirana_varijabla naziv="DomainObject.Predmet.ProtuStrankaListFormatedWithAdress_1">
      <item>TREĆA TRKA d.o.o. za trgovinu i usluge, Put Medinjaka 5, 21230 Sinj</item>
    </derivirana_varijabla>
  </DomainObject.Predmet.ProtuStrankaListFormatedWithAdress>
  <DomainObject.Predmet.ProtuStrankaListFormatedWithAdressOIB>
    <izvorni_sadrzaj>
      <item>TREĆA TRKA d.o.o. za trgovinu i usluge, OIB 86833623282, Put Medinjaka 5, 21230 Sinj</item>
    </izvorni_sadrzaj>
    <derivirana_varijabla naziv="DomainObject.Predmet.ProtuStrankaListFormatedWithAdressOIB_1">
      <item>TREĆA TRKA d.o.o. za trgovinu i usluge, OIB 86833623282, Put Medinjaka 5, 21230 Sinj</item>
    </derivirana_varijabla>
  </DomainObject.Predmet.ProtuStrankaListFormatedWithAdressOIB>
  <DomainObject.Predmet.ProtuStrankaListNazivFormated>
    <izvorni_sadrzaj>
      <item>TREĆA TRKA d.o.o. za trgovinu i usluge</item>
    </izvorni_sadrzaj>
    <derivirana_varijabla naziv="DomainObject.Predmet.ProtuStrankaListNazivFormated_1">
      <item>TREĆA TRKA d.o.o. za trgovinu i usluge</item>
    </derivirana_varijabla>
  </DomainObject.Predmet.ProtuStrankaListNazivFormated>
  <DomainObject.Predmet.ProtuStrankaListNazivFormatedOIB>
    <izvorni_sadrzaj>
      <item>TREĆA TRKA d.o.o. za trgovinu i usluge, OIB 86833623282</item>
    </izvorni_sadrzaj>
    <derivirana_varijabla naziv="DomainObject.Predmet.ProtuStrankaListNazivFormatedOIB_1">
      <item>TREĆA TRKA d.o.o. za trgovinu i usluge, OIB 86833623282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TREĆA TRKA d.o.o. za trgovinu i usluge</izvorni_sadrzaj>
    <derivirana_varijabla naziv="DomainObject.Predmet.ProtustrankaIDrugi_1">TREĆA TRKA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TREĆA TRKA d.o.o. za trgovinu i usluge, OIB 86833623282, Put Medinjaka 5, 21230 Sinj</izvorni_sadrzaj>
    <derivirana_varijabla naziv="DomainObject.Predmet.ProtustrankaIDrugiAdressOIB_1">TREĆA TRKA d.o.o. za trgovinu i usluge, OIB 86833623282, Put Medinjaka 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TREĆA TRKA d.o.o. za trgovinu i usluge</item>
      <item>FINANCIJSKA AGENCIJA, RC SPLIT</item>
    </izvorni_sadrzaj>
    <derivirana_varijabla naziv="DomainObject.Predmet.SudioniciListNaziv_1">
      <item>TREĆA TRKA d.o.o. za trgovinu i usluge</item>
      <item>FINANCIJSKA AGENCIJA, RC SPLIT</item>
    </derivirana_varijabla>
  </DomainObject.Predmet.SudioniciListNaziv>
  <DomainObject.Predmet.SudioniciListAdressOIB>
    <izvorni_sadrzaj>
      <item>TREĆA TRKA d.o.o. za trgovinu i usluge, OIB 86833623282, Put Medinjaka 5,21230 Sinj</item>
      <item>FINANCIJSKA AGENCIJA, RC SPLIT, OIB 85821130368, Mažuranićevo šetalište 24 b,21000 Split</item>
    </izvorni_sadrzaj>
    <derivirana_varijabla naziv="DomainObject.Predmet.SudioniciListAdressOIB_1">
      <item>TREĆA TRKA d.o.o. za trgovinu i usluge, OIB 86833623282, Put Medinjaka 5,21230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86833623282</item>
      <item>, OIB 85821130368</item>
    </izvorni_sadrzaj>
    <derivirana_varijabla naziv="DomainObject.Predmet.SudioniciListNazivOIB_1">
      <item>, OIB 86833623282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2015-12-02T08:45:00Z</dcterms:created>
  <dc:creator>Lari Glavaš</dc:creator>
  <cp:lastModifiedBy>Lari Glavaš</cp:lastModifiedBy>
  <cp:lastPrinted>2015-12-02T08:45:00Z</cp:lastPrinted>
  <dcterms:modified xmlns:xsi="http://www.w3.org/2001/XMLSchema-instance" xsi:type="dcterms:W3CDTF">2015-12-02T08:46:00Z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