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f16a" w14:paraId="a6cf16a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6471F4">
        <w:t>1</w:t>
      </w:r>
      <w:r w:rsidR="001556C8">
        <w:t>39</w:t>
      </w:r>
      <w:r w:rsidR="006471F4">
        <w:t>8</w:t>
      </w:r>
      <w:r>
        <w:t>/1</w:t>
      </w:r>
      <w:r w:rsidR="00AF0398">
        <w:t>6</w:t>
      </w:r>
      <w:r>
        <w:t>-</w:t>
      </w:r>
      <w:r w:rsidR="00727E7B">
        <w:t>4</w:t>
      </w:r>
      <w:r w:rsidR="006471F4">
        <w:t>0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A830C3" w:rsidRPr="00A830C3">
        <w:t>FORMA PLASTIKA d.o.o. za proizvodnju i trgovinu u stečaju, Valpovo, Preradovića Petra 7, MBS 030091361, OIB 03595291677</w:t>
      </w:r>
      <w:r w:rsidRPr="00D877F2">
        <w:t xml:space="preserve">, dana </w:t>
      </w:r>
      <w:r w:rsidR="00A830C3">
        <w:t>3</w:t>
      </w:r>
      <w:r w:rsidRPr="00D877F2">
        <w:t xml:space="preserve">. </w:t>
      </w:r>
      <w:r w:rsidR="00A830C3">
        <w:t>travnja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A830C3" w:rsidR="00484EDE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830C3" w:rsidRPr="00A830C3">
        <w:t>FORMA PLASTIKA d.o.o. za proizvodnju i trgovinu u stečaju, Valpovo, Preradovića Petra 7, MBS 030091361, OIB 03595291677</w:t>
      </w:r>
      <w:r w:rsidR="005C25C3">
        <w:t xml:space="preserve"> i to</w:t>
      </w:r>
      <w:r w:rsidR="00484EDE">
        <w:t>:</w:t>
      </w:r>
    </w:p>
    <w:p w:rsidRDefault="00546C98" w:rsidP="00546C98" w:rsidR="00546C98">
      <w:pPr>
        <w:pStyle w:val="Odlomakpopisa"/>
        <w:tabs>
          <w:tab w:pos="426" w:val="left"/>
        </w:tabs>
        <w:ind w:left="436"/>
      </w:pPr>
    </w:p>
    <w:p w:rsidRDefault="00484EDE" w:rsidP="00546C98" w:rsidR="00484EDE" w:rsidRPr="00D2742B">
      <w:pPr>
        <w:pStyle w:val="Odlomakpopisa"/>
        <w:numPr>
          <w:ilvl w:val="0"/>
          <w:numId w:val="42"/>
        </w:numPr>
        <w:ind w:hanging="567" w:left="1843"/>
        <w:contextualSpacing w:val="false"/>
        <w:rPr>
          <w:color w:val="000000"/>
        </w:rPr>
      </w:pPr>
      <w:r>
        <w:t>upisane u zk.ul.</w:t>
      </w:r>
      <w:r w:rsidRPr="007D32C7">
        <w:t>br. 1194</w:t>
      </w:r>
      <w:r>
        <w:t>, k.o. Belišće</w:t>
      </w:r>
      <w:r w:rsidRPr="007D32C7">
        <w:t xml:space="preserve"> i to kč.br. 2049 u naravi kuća i dvor </w:t>
      </w:r>
      <w:r>
        <w:t>površine 371 m</w:t>
      </w:r>
      <w:r>
        <w:rPr>
          <w:vertAlign w:val="superscript"/>
        </w:rPr>
        <w:t>2</w:t>
      </w:r>
    </w:p>
    <w:p w:rsidRDefault="00484EDE" w:rsidP="00546C98" w:rsidR="00484EDE">
      <w:pPr>
        <w:ind w:hanging="567" w:left="1843"/>
        <w:jc w:val="both"/>
      </w:pPr>
      <w:r>
        <w:rPr>
          <w:vertAlign w:val="superscript"/>
        </w:rPr>
        <w:tab/>
      </w:r>
      <w:r>
        <w:t>vrijednost nekretnine utvrđena je u iznosu od 420.000,00 kn i</w:t>
      </w:r>
    </w:p>
    <w:p w:rsidRDefault="00484EDE" w:rsidP="00546C98" w:rsidR="00484EDE">
      <w:pPr>
        <w:pStyle w:val="Odlomakpopisa"/>
        <w:numPr>
          <w:ilvl w:val="0"/>
          <w:numId w:val="42"/>
        </w:numPr>
        <w:ind w:hanging="567" w:left="1843"/>
        <w:contextualSpacing w:val="false"/>
      </w:pPr>
      <w:r>
        <w:t xml:space="preserve">upisane u zk.ul.br. 1195, k.o. Belišće </w:t>
      </w:r>
      <w:r w:rsidRPr="007D32C7">
        <w:t xml:space="preserve">i to kč.br. 2050 u naravi kuća i dvor </w:t>
      </w:r>
      <w:r>
        <w:t>površine 302 m²</w:t>
      </w:r>
    </w:p>
    <w:p w:rsidRDefault="00484EDE" w:rsidP="00546C98" w:rsidR="00484EDE">
      <w:pPr>
        <w:pStyle w:val="Odlomakpopisa"/>
        <w:ind w:hanging="567" w:left="1843"/>
      </w:pPr>
      <w:r>
        <w:t xml:space="preserve">         vrijednost nekretnine utvrđena je u iznosu od 506.300,00 kn.</w:t>
      </w:r>
    </w:p>
    <w:p w:rsidRDefault="00376CBD" w:rsidP="00484EDE" w:rsidR="00376CBD">
      <w:pPr>
        <w:pStyle w:val="Odlomakpopisa"/>
        <w:tabs>
          <w:tab w:pos="426" w:val="left"/>
        </w:tabs>
        <w:ind w:left="796"/>
      </w:pP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6D6E8C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546C98" w:rsidR="00A30202" w:rsidRPr="00546C98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546C98" w:rsidRPr="00546C98">
        <w:rPr>
          <w:rStyle w:val="Naglaeno"/>
          <w:b w:val="false"/>
        </w:rPr>
        <w:t xml:space="preserve">420.000,00 </w:t>
      </w:r>
      <w:r w:rsidRPr="005C2B3B">
        <w:rPr>
          <w:rStyle w:val="Naglaeno"/>
          <w:b w:val="false"/>
        </w:rPr>
        <w:t xml:space="preserve">kn </w:t>
      </w:r>
    </w:p>
    <w:p w:rsidRDefault="00546C98" w:rsidP="00546C98" w:rsidR="00546C98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>pod točkom I.1. ovog Zaključka iznosi</w:t>
      </w:r>
      <w:r>
        <w:rPr>
          <w:rStyle w:val="Naglaeno"/>
          <w:b w:val="false"/>
        </w:rPr>
        <w:t xml:space="preserve"> </w:t>
      </w:r>
      <w:r>
        <w:t>506.300,00 kn.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6D6E8C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6D6E8C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</w:t>
      </w:r>
      <w:r w:rsidR="0079218B">
        <w:rPr>
          <w:rStyle w:val="Naglaeno"/>
          <w:b w:val="false"/>
        </w:rPr>
        <w:t>u zakupu do prodaje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6D6E8C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>
      <w:pPr>
        <w:pStyle w:val="Odlomakpopisa"/>
        <w:rPr>
          <w:rStyle w:val="Naglaeno"/>
          <w:b w:val="false"/>
        </w:rPr>
      </w:pPr>
    </w:p>
    <w:p w:rsidRDefault="00F105ED" w:rsidP="00A30202" w:rsidR="00F105ED">
      <w:pPr>
        <w:pStyle w:val="Odlomakpopisa"/>
        <w:rPr>
          <w:rStyle w:val="Naglaeno"/>
          <w:b w:val="false"/>
        </w:rPr>
      </w:pPr>
    </w:p>
    <w:p w:rsidRDefault="00F105ED" w:rsidP="00A30202" w:rsidR="00F105ED">
      <w:pPr>
        <w:pStyle w:val="Odlomakpopisa"/>
        <w:rPr>
          <w:rStyle w:val="Naglaeno"/>
          <w:b w:val="false"/>
        </w:rPr>
      </w:pPr>
    </w:p>
    <w:p w:rsidRDefault="00F105ED" w:rsidP="00A30202" w:rsidR="00F105ED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EC6627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C6627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F105ED">
        <w:t>315.000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F105ED">
        <w:t>210.000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F105ED">
        <w:t>105.000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F105ED" w:rsidP="00F105ED" w:rsidR="00F105ED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>
        <w:t>že</w:t>
      </w:r>
      <w:r w:rsidRPr="00FF1330">
        <w:t xml:space="preserve"> prodati:</w:t>
      </w:r>
    </w:p>
    <w:p w:rsidRDefault="00F105ED" w:rsidP="00F105ED" w:rsidR="00F105E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BA1F49">
        <w:t>379.725</w:t>
      </w:r>
      <w:r>
        <w:t>,00 kn odnosno</w:t>
      </w:r>
      <w:r w:rsidRPr="00FF1330">
        <w:t xml:space="preserve"> ¾ utvrđene vrijednosti nekretnina iz točke II. ovog Zaključka;</w:t>
      </w:r>
    </w:p>
    <w:p w:rsidRDefault="00F105ED" w:rsidP="00F105ED" w:rsidR="00F105ED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</w:t>
      </w:r>
      <w:r w:rsidR="00BA1F49">
        <w:t>253.150</w:t>
      </w:r>
      <w:r>
        <w:t>,00 kn odnosno</w:t>
      </w:r>
      <w:r w:rsidRPr="00FF1330">
        <w:t xml:space="preserve"> ½ utvrđene vrijednosti nekretnina iz točke II. ovog Zaključka;</w:t>
      </w:r>
    </w:p>
    <w:p w:rsidRDefault="00F105ED" w:rsidP="00F105ED" w:rsidR="00F105ED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BA1F49">
        <w:t>126.575</w:t>
      </w:r>
      <w:r>
        <w:t>,00 kn odnosno</w:t>
      </w:r>
      <w:r w:rsidRPr="00FF1330">
        <w:t xml:space="preserve"> ¼ utvrđene vrijednosti nekretnina iz točke II. ovog Zaključka.</w:t>
      </w:r>
    </w:p>
    <w:p w:rsidRDefault="00F105ED" w:rsidP="00BA1F49" w:rsidR="00F105ED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A1F49">
        <w:t>e</w:t>
      </w:r>
      <w:r w:rsidRPr="00FF1330">
        <w:t xml:space="preserve"> se prodaj</w:t>
      </w:r>
      <w:r w:rsidR="00BA1F4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C43162">
        <w:t>e</w:t>
      </w:r>
      <w:r w:rsidRPr="00FF1330">
        <w:t xml:space="preserve"> naveden</w:t>
      </w:r>
      <w:r w:rsidR="00C43162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C43162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Ako kupac u određenom roku ne položi kupovninu, a ne postoje uvjeti za dosudu nekretnin</w:t>
      </w:r>
      <w:r w:rsidR="00C43162">
        <w:t>a</w:t>
      </w:r>
      <w:r w:rsidRPr="00FF1330">
        <w:t xml:space="preserve">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43162">
        <w:t>a</w:t>
      </w:r>
      <w:r w:rsidRPr="00FF1330">
        <w:t xml:space="preserve"> kupcu, upis prava vlasništva nekretnin</w:t>
      </w:r>
      <w:r w:rsidR="00C43162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7E152D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7E152D">
        <w:t>i</w:t>
      </w:r>
      <w:r w:rsidRPr="00FF1330">
        <w:t>m upravitelj</w:t>
      </w:r>
      <w:r w:rsidR="007E152D">
        <w:t>e</w:t>
      </w:r>
      <w:r>
        <w:t xml:space="preserve">m </w:t>
      </w:r>
      <w:r w:rsidR="007E152D">
        <w:t>Zoranom Subotić</w:t>
      </w:r>
      <w:r>
        <w:t xml:space="preserve">, mob. </w:t>
      </w:r>
      <w:r w:rsidR="007E152D">
        <w:t>098-253-898</w:t>
      </w:r>
      <w:r w:rsidRPr="00FF1330">
        <w:t xml:space="preserve">. </w:t>
      </w:r>
    </w:p>
    <w:p w:rsidRDefault="002467C0" w:rsidP="00A30202" w:rsidR="002467C0" w:rsidRPr="00FF1330">
      <w:pPr>
        <w:jc w:val="both"/>
      </w:pPr>
    </w:p>
    <w:p w:rsidRDefault="00A30202" w:rsidP="003852AB" w:rsidR="007B6358">
      <w:pPr>
        <w:jc w:val="center"/>
      </w:pPr>
      <w:r w:rsidRPr="00D732AB">
        <w:t xml:space="preserve">U Osijeku </w:t>
      </w:r>
      <w:r w:rsidR="007E152D">
        <w:t>3</w:t>
      </w:r>
      <w:r w:rsidRPr="00D732AB">
        <w:t xml:space="preserve">. </w:t>
      </w:r>
      <w:r w:rsidR="007E152D">
        <w:t>travnja</w:t>
      </w:r>
      <w:r>
        <w:t xml:space="preserve"> 201</w:t>
      </w:r>
      <w:r w:rsidR="003C5AFF">
        <w:t>7</w:t>
      </w:r>
      <w:r w:rsidRPr="00D732AB">
        <w:t>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3852AB">
        <w:t>i</w:t>
      </w:r>
      <w:r>
        <w:t xml:space="preserve"> upravitelj </w:t>
      </w:r>
      <w:r w:rsidR="003852AB">
        <w:t>Zoran Subotić</w:t>
      </w:r>
    </w:p>
    <w:p w:rsidRDefault="003852AB" w:rsidP="003C5AFF" w:rsidR="002467C0">
      <w:pPr>
        <w:numPr>
          <w:ilvl w:val="0"/>
          <w:numId w:val="17"/>
        </w:numPr>
        <w:jc w:val="both"/>
      </w:pPr>
      <w:r>
        <w:t>ŽDO GUO Osijek</w:t>
      </w:r>
    </w:p>
    <w:p w:rsidRDefault="003852AB" w:rsidP="003C5AFF" w:rsidR="003852AB">
      <w:pPr>
        <w:numPr>
          <w:ilvl w:val="0"/>
          <w:numId w:val="17"/>
        </w:numPr>
        <w:jc w:val="both"/>
      </w:pPr>
      <w:r>
        <w:t>FINI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7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6471F4" w:rsidRPr="006471F4">
      <w:t>14 St-1398/16-40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FF366E"/>
    <w:multiLevelType w:val="hybridMultilevel"/>
    <w:tmpl w:val="3626D214"/>
    <w:lvl w:tplc="1EE0EB7A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11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3B1B3253"/>
    <w:multiLevelType w:val="hybridMultilevel"/>
    <w:tmpl w:val="65029D9E"/>
    <w:lvl w:tplc="041A000F" w:ilvl="0">
      <w:start w:val="1"/>
      <w:numFmt w:val="decimal"/>
      <w:lvlText w:val="%1."/>
      <w:lvlJc w:val="left"/>
      <w:pPr>
        <w:ind w:hanging="360" w:left="2421"/>
      </w:pPr>
    </w:lvl>
    <w:lvl w:tentative="true" w:tplc="041A0019" w:ilvl="1">
      <w:start w:val="1"/>
      <w:numFmt w:val="lowerLetter"/>
      <w:lvlText w:val="%2."/>
      <w:lvlJc w:val="left"/>
      <w:pPr>
        <w:ind w:hanging="360" w:left="3141"/>
      </w:pPr>
    </w:lvl>
    <w:lvl w:tentative="true" w:tplc="041A001B" w:ilvl="2">
      <w:start w:val="1"/>
      <w:numFmt w:val="lowerRoman"/>
      <w:lvlText w:val="%3."/>
      <w:lvlJc w:val="right"/>
      <w:pPr>
        <w:ind w:hanging="180" w:left="3861"/>
      </w:pPr>
    </w:lvl>
    <w:lvl w:tentative="true" w:tplc="041A000F" w:ilvl="3">
      <w:start w:val="1"/>
      <w:numFmt w:val="decimal"/>
      <w:lvlText w:val="%4."/>
      <w:lvlJc w:val="left"/>
      <w:pPr>
        <w:ind w:hanging="360" w:left="4581"/>
      </w:pPr>
    </w:lvl>
    <w:lvl w:tentative="true" w:tplc="041A0019" w:ilvl="4">
      <w:start w:val="1"/>
      <w:numFmt w:val="lowerLetter"/>
      <w:lvlText w:val="%5."/>
      <w:lvlJc w:val="left"/>
      <w:pPr>
        <w:ind w:hanging="360" w:left="5301"/>
      </w:pPr>
    </w:lvl>
    <w:lvl w:tentative="true" w:tplc="041A001B" w:ilvl="5">
      <w:start w:val="1"/>
      <w:numFmt w:val="lowerRoman"/>
      <w:lvlText w:val="%6."/>
      <w:lvlJc w:val="right"/>
      <w:pPr>
        <w:ind w:hanging="180" w:left="6021"/>
      </w:pPr>
    </w:lvl>
    <w:lvl w:tentative="true" w:tplc="041A000F" w:ilvl="6">
      <w:start w:val="1"/>
      <w:numFmt w:val="decimal"/>
      <w:lvlText w:val="%7."/>
      <w:lvlJc w:val="left"/>
      <w:pPr>
        <w:ind w:hanging="360" w:left="6741"/>
      </w:pPr>
    </w:lvl>
    <w:lvl w:tentative="true" w:tplc="041A0019" w:ilvl="7">
      <w:start w:val="1"/>
      <w:numFmt w:val="lowerLetter"/>
      <w:lvlText w:val="%8."/>
      <w:lvlJc w:val="left"/>
      <w:pPr>
        <w:ind w:hanging="360" w:left="7461"/>
      </w:pPr>
    </w:lvl>
    <w:lvl w:tentative="true" w:tplc="041A001B" w:ilvl="8">
      <w:start w:val="1"/>
      <w:numFmt w:val="lowerRoman"/>
      <w:lvlText w:val="%9."/>
      <w:lvlJc w:val="right"/>
      <w:pPr>
        <w:ind w:hanging="180" w:left="8181"/>
      </w:pPr>
    </w:lvl>
  </w:abstractNum>
  <w:abstractNum w:abstractNumId="1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31F15CC"/>
    <w:multiLevelType w:val="hybridMultilevel"/>
    <w:tmpl w:val="BCDE3E68"/>
    <w:lvl w:tplc="6E66DC94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5981C9A"/>
    <w:multiLevelType w:val="hybridMultilevel"/>
    <w:tmpl w:val="D0981372"/>
    <w:lvl w:tplc="B6F2DA64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7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9"/>
  </w:num>
  <w:num w:numId="8">
    <w:abstractNumId w:val="11"/>
  </w:num>
  <w:num w:numId="9">
    <w:abstractNumId w:val="7"/>
  </w:num>
  <w:num w:numId="10">
    <w:abstractNumId w:val="20"/>
  </w:num>
  <w:num w:numId="11">
    <w:abstractNumId w:val="17"/>
  </w:num>
  <w:num w:numId="12">
    <w:abstractNumId w:val="0"/>
  </w:num>
  <w:num w:numId="13">
    <w:abstractNumId w:val="15"/>
  </w:num>
  <w:num w:numId="14">
    <w:abstractNumId w:val="29"/>
  </w:num>
  <w:num w:numId="15">
    <w:abstractNumId w:val="39"/>
  </w:num>
  <w:num w:numId="16">
    <w:abstractNumId w:val="24"/>
  </w:num>
  <w:num w:numId="17">
    <w:abstractNumId w:val="8"/>
  </w:num>
  <w:num w:numId="18">
    <w:abstractNumId w:val="1"/>
  </w:num>
  <w:num w:numId="19">
    <w:abstractNumId w:val="30"/>
  </w:num>
  <w:num w:numId="20">
    <w:abstractNumId w:val="3"/>
  </w:num>
  <w:num w:numId="21">
    <w:abstractNumId w:val="32"/>
  </w:num>
  <w:num w:numId="22">
    <w:abstractNumId w:val="36"/>
  </w:num>
  <w:num w:numId="23">
    <w:abstractNumId w:val="21"/>
  </w:num>
  <w:num w:numId="24">
    <w:abstractNumId w:val="37"/>
  </w:num>
  <w:num w:numId="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2"/>
  </w:num>
  <w:num w:numId="28">
    <w:abstractNumId w:val="2"/>
  </w:num>
  <w:num w:numId="29">
    <w:abstractNumId w:val="14"/>
  </w:num>
  <w:num w:numId="30">
    <w:abstractNumId w:val="33"/>
  </w:num>
  <w:num w:numId="31">
    <w:abstractNumId w:val="16"/>
  </w:num>
  <w:num w:numId="32">
    <w:abstractNumId w:val="4"/>
  </w:num>
  <w:num w:numId="33">
    <w:abstractNumId w:val="6"/>
  </w:num>
  <w:num w:numId="34">
    <w:abstractNumId w:val="18"/>
  </w:num>
  <w:num w:numId="35">
    <w:abstractNumId w:val="19"/>
  </w:num>
  <w:num w:numId="36">
    <w:abstractNumId w:val="5"/>
  </w:num>
  <w:num w:numId="37">
    <w:abstractNumId w:val="27"/>
  </w:num>
  <w:num w:numId="38">
    <w:abstractNumId w:val="13"/>
  </w:num>
  <w:num w:numId="39">
    <w:abstractNumId w:val="10"/>
  </w:num>
  <w:num w:numId="40">
    <w:abstractNumId w:val="35"/>
  </w:num>
  <w:num w:numId="41">
    <w:abstractNumId w:val="23"/>
  </w:num>
  <w:num w:numId="4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38F8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E20C7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852AB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84EDE"/>
    <w:rsid w:val="00493169"/>
    <w:rsid w:val="00493E0B"/>
    <w:rsid w:val="004A5601"/>
    <w:rsid w:val="004C39EA"/>
    <w:rsid w:val="004F31E3"/>
    <w:rsid w:val="005443B1"/>
    <w:rsid w:val="00546C98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471F4"/>
    <w:rsid w:val="00664027"/>
    <w:rsid w:val="00674594"/>
    <w:rsid w:val="00692DC9"/>
    <w:rsid w:val="00695E47"/>
    <w:rsid w:val="006A45FC"/>
    <w:rsid w:val="006D6E8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218B"/>
    <w:rsid w:val="00794B55"/>
    <w:rsid w:val="007B337C"/>
    <w:rsid w:val="007B6358"/>
    <w:rsid w:val="007B64B5"/>
    <w:rsid w:val="007C48E4"/>
    <w:rsid w:val="007D2AA0"/>
    <w:rsid w:val="007D2CC5"/>
    <w:rsid w:val="007D54B0"/>
    <w:rsid w:val="007E152D"/>
    <w:rsid w:val="007F7747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830C3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C88"/>
    <w:rsid w:val="00BA1F49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3162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5ED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7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St-1398/2016</izvorni_sadrzaj>
    <derivirana_varijabla naziv="DomainObject.Predmet.OznakaBroj_1">St-1398/2016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PLASTIKA d.o.o. za proizvodnju i trgovinu</izvorni_sadrzaj>
    <derivirana_varijabla naziv="DomainObject.Predmet.ProtustrankaFormated_1">  FORMA PLASTIKA d.o.o. za proizvodnju i trgovinu</derivirana_varijabla>
  </DomainObject.Predmet.ProtustrankaFormated>
  <DomainObject.Predmet.ProtustrankaFormatedOIB>
    <izvorni_sadrzaj>  FORMA PLASTIKA d.o.o. za proizvodnju i trgovinu, OIB 03595291677</izvorni_sadrzaj>
    <derivirana_varijabla naziv="DomainObject.Predmet.ProtustrankaFormatedOIB_1">  FORMA PLASTIKA d.o.o. za proizvodnju i trgovinu, OIB 03595291677</derivirana_varijabla>
  </DomainObject.Predmet.ProtustrankaFormatedOIB>
  <DomainObject.Predmet.ProtustrankaFormatedWithAdress>
    <izvorni_sadrzaj> FORMA PLASTIKA d.o.o. za proizvodnju i trgovinu, Preradovića Petra 7, 31550 Valpovo</izvorni_sadrzaj>
    <derivirana_varijabla naziv="DomainObject.Predmet.ProtustrankaFormatedWithAdress_1"> FORMA PLASTIKA d.o.o. za proizvodnju i trgovinu, Preradovića Petra 7, 31550 Valpovo</derivirana_varijabla>
  </DomainObject.Predmet.ProtustrankaFormatedWithAdress>
  <DomainObject.Predmet.ProtustrankaFormatedWithAdressOIB>
    <izvorni_sadrzaj> FORMA PLASTIKA d.o.o. za proizvodnju i trgovinu, OIB 03595291677, Preradovića Petra 7, 31550 Valpovo</izvorni_sadrzaj>
    <derivirana_varijabla naziv="DomainObject.Predmet.ProtustrankaFormatedWithAdressOIB_1"> FORMA PLASTIKA d.o.o. za proizvodnju i trgovinu, OIB 03595291677, Preradovića Petra 7, 31550 Valpovo</derivirana_varijabla>
  </DomainObject.Predmet.ProtustrankaFormatedWithAdressOIB>
  <DomainObject.Predmet.ProtustrankaWithAdress>
    <izvorni_sadrzaj>FORMA PLASTIKA d.o.o. za proizvodnju i trgovinu Preradovića Petra 7, 31550 Valpovo</izvorni_sadrzaj>
    <derivirana_varijabla naziv="DomainObject.Predmet.ProtustrankaWithAdress_1">FORMA PLASTIKA d.o.o. za proizvodnju i trgovinu Preradovića Petra 7, 31550 Valpovo</derivirana_varijabla>
  </DomainObject.Predmet.ProtustrankaWithAdress>
  <DomainObject.Predmet.ProtustrankaWithAdressOIB>
    <izvorni_sadrzaj>FORMA PLASTIKA d.o.o. za proizvodnju i trgovinu, OIB 03595291677, Preradovića Petra 7, 31550 Valpovo</izvorni_sadrzaj>
    <derivirana_varijabla naziv="DomainObject.Predmet.ProtustrankaWithAdressOIB_1">FORMA PLASTIKA d.o.o. za proizvodnju i trgovinu, OIB 03595291677, Preradovića Petra 7, 31550 Valpovo</derivirana_varijabla>
  </DomainObject.Predmet.ProtustrankaWithAdressOIB>
  <DomainObject.Predmet.ProtustrankaNazivFormated>
    <izvorni_sadrzaj>FORMA PLASTIKA d.o.o. za proizvodnju i trgovinu</izvorni_sadrzaj>
    <derivirana_varijabla naziv="DomainObject.Predmet.ProtustrankaNazivFormated_1">FORMA PLASTIKA d.o.o. za proizvodnju i trgovinu</derivirana_varijabla>
  </DomainObject.Predmet.ProtustrankaNazivFormated>
  <DomainObject.Predmet.ProtustrankaNazivFormatedOIB>
    <izvorni_sadrzaj>FORMA PLASTIKA d.o.o. za proizvodnju i trgovinu, OIB 03595291677</izvorni_sadrzaj>
    <derivirana_varijabla naziv="DomainObject.Predmet.ProtustrankaNazivFormatedOIB_1">FORMA PLASTIKA d.o.o. za proizvodnju i trgovinu, OIB 03595291677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FORMA PLASTIKA d.o.o. za proizvodnju i trgovinu</item>
    </izvorni_sadrzaj>
    <derivirana_varijabla naziv="DomainObject.Predmet.ProtuStrankaListFormated_1">
      <item>FORMA PLASTIKA d.o.o. za proizvodnju i trgovinu</item>
    </derivirana_varijabla>
  </DomainObject.Predmet.ProtuStrankaListFormated>
  <DomainObject.Predmet.ProtuStrankaListFormatedOIB>
    <izvorni_sadrzaj>
      <item>FORMA PLASTIKA d.o.o. za proizvodnju i trgovinu, OIB 03595291677</item>
    </izvorni_sadrzaj>
    <derivirana_varijabla naziv="DomainObject.Predmet.ProtuStrankaListFormatedOIB_1">
      <item>FORMA PLASTIKA d.o.o. za proizvodnju i trgovinu, OIB 03595291677</item>
    </derivirana_varijabla>
  </DomainObject.Predmet.ProtuStrankaListFormatedOIB>
  <DomainObject.Predmet.ProtuStrankaListFormatedWithAdress>
    <izvorni_sadrzaj>
      <item>FORMA PLASTIKA d.o.o. za proizvodnju i trgovinu, Preradovića Petra 7, 31550 Valpovo</item>
    </izvorni_sadrzaj>
    <derivirana_varijabla naziv="DomainObject.Predmet.ProtuStrankaListFormatedWithAdress_1">
      <item>FORMA PLASTIKA d.o.o. za proizvodnju i trgovinu, Preradovića Petra 7, 31550 Valpovo</item>
    </derivirana_varijabla>
  </DomainObject.Predmet.ProtuStrankaListFormatedWithAdress>
  <DomainObject.Predmet.ProtuStrankaListFormatedWithAdressOIB>
    <izvorni_sadrzaj>
      <item>FORMA PLASTIKA d.o.o. za proizvodnju i trgovinu, OIB 03595291677, Preradovića Petra 7, 31550 Valpovo</item>
    </izvorni_sadrzaj>
    <derivirana_varijabla naziv="DomainObject.Predmet.ProtuStrankaListFormatedWithAdressOIB_1">
      <item>FORMA PLASTIKA d.o.o. za proizvodnju i trgovinu, OIB 03595291677, Preradovića Petra 7, 31550 Valpovo</item>
    </derivirana_varijabla>
  </DomainObject.Predmet.ProtuStrankaListFormatedWithAdressOIB>
  <DomainObject.Predmet.ProtuStrankaListNazivFormated>
    <izvorni_sadrzaj>
      <item>FORMA PLASTIKA d.o.o. za proizvodnju i trgovinu</item>
    </izvorni_sadrzaj>
    <derivirana_varijabla naziv="DomainObject.Predmet.ProtuStrankaListNazivFormated_1">
      <item>FORMA PLASTIKA d.o.o. za proizvodnju i trgovinu</item>
    </derivirana_varijabla>
  </DomainObject.Predmet.ProtuStrankaListNazivFormated>
  <DomainObject.Predmet.ProtuStrankaListNazivFormatedOIB>
    <izvorni_sadrzaj>
      <item>FORMA PLASTIKA d.o.o. za proizvodnju i trgovinu, OIB 03595291677</item>
    </izvorni_sadrzaj>
    <derivirana_varijabla naziv="DomainObject.Predmet.ProtuStrankaListNazivFormatedOIB_1">
      <item>FORMA PLASTIKA d.o.o. za proizvodnju i trgovinu, OIB 03595291677</item>
    </derivirana_varijabla>
  </DomainObject.Predmet.ProtuStrankaListNazivFormatedOIB>
  <DomainObject.Predmet.OstaliListFormated>
    <izvorni_sadrzaj>
      <item>ŽDO GUO Osijek</item>
      <item>Zoran Subotić</item>
      <item>Jozo Grbeša</item>
    </izvorni_sadrzaj>
    <derivirana_varijabla naziv="DomainObject.Predmet.OstaliListFormated_1">
      <item>ŽDO GUO Osijek</item>
      <item>Zoran Subotić</item>
      <item>Jozo Grbeša</item>
    </derivirana_varijabla>
  </DomainObject.Predmet.OstaliListFormated>
  <DomainObject.Predmet.OstaliListFormatedOIB>
    <izvorni_sadrzaj>
      <item>ŽDO GUO Osijek</item>
      <item>Zoran Subotić, OIB 09071761803</item>
      <item>Jozo Grbeša</item>
    </izvorni_sadrzaj>
    <derivirana_varijabla naziv="DomainObject.Predmet.OstaliListFormatedOIB_1">
      <item>ŽDO GUO Osijek</item>
      <item>Zoran Subotić, OIB 09071761803</item>
      <item>Jozo Grbeša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Jozo Grbeša, A. G. Matoša 10, 31550 Valpovo</item>
    </izvorni_sadrzaj>
    <derivirana_varijabla naziv="DomainObject.Predmet.OstaliListFormatedWithAdress_1">
      <item>ŽDO GUO Osijek</item>
      <item>Zoran Subotić, Kralja Tomislava 51A, 31300 Beli Manastir</item>
      <item>Jozo Grbeša, A. G. Matoša 10, 31550 Valpovo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Jozo Grbeša, A. G. Matoša 10, 31550 Valpovo</item>
    </izvorni_sadrzaj>
    <derivirana_varijabla naziv="DomainObject.Predmet.OstaliListFormatedWithAdressOIB_1">
      <item>ŽDO GUO Osijek</item>
      <item>Zoran Subotić, OIB 09071761803, Kralja Tomislava 51A, 31300 Beli Manastir</item>
      <item>Jozo Grbeša, A. G. Matoša 10, 31550 Valpovo</item>
    </derivirana_varijabla>
  </DomainObject.Predmet.OstaliListFormatedWithAdressOIB>
  <DomainObject.Predmet.OstaliListNazivFormated>
    <izvorni_sadrzaj>
      <item>ŽDO GUO Osijek</item>
      <item>Zoran Subotić</item>
      <item>Jozo Grbeša</item>
    </izvorni_sadrzaj>
    <derivirana_varijabla naziv="DomainObject.Predmet.OstaliListNazivFormated_1">
      <item>ŽDO GUO Osijek</item>
      <item>Zoran Subotić</item>
      <item>Jozo Grbeša</item>
    </derivirana_varijabla>
  </DomainObject.Predmet.OstaliListNazivFormated>
  <DomainObject.Predmet.OstaliListNazivFormatedOIB>
    <izvorni_sadrzaj>
      <item>ŽDO GUO Osijek</item>
      <item>Zoran Subotić, OIB 09071761803</item>
      <item>Jozo Grbeša</item>
    </izvorni_sadrzaj>
    <derivirana_varijabla naziv="DomainObject.Predmet.OstaliListNazivFormatedOIB_1">
      <item>ŽDO GUO Osijek</item>
      <item>Zoran Subotić, OIB 09071761803</item>
      <item>Jozo Grbeša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FORMA PLASTIKA d.o.o. za proizvodnju i trgovinu</izvorni_sadrzaj>
    <derivirana_varijabla naziv="DomainObject.Predmet.ProtustrankaIDrugi_1">FORMA PLASTIKA d.o.o. za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FORMA PLASTIKA d.o.o. za proizvodnju i trgovinu, OIB 03595291677, Preradovića Petra 7, 31550 Valpovo</izvorni_sadrzaj>
    <derivirana_varijabla naziv="DomainObject.Predmet.ProtustrankaIDrugiAdressOIB_1">FORMA PLASTIKA d.o.o. za proizvodnju i trgovinu, OIB 03595291677, Preradovića Petra 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PLASTIKA d.o.o. za proizvodnju i trgovinu</item>
      <item>RH MINISTARSTVO FINANCIJA</item>
      <item>ŽDO GUO Osijek</item>
      <item>Zoran Subotić</item>
      <item>Jozo Grbeša</item>
    </izvorni_sadrzaj>
    <derivirana_varijabla naziv="DomainObject.Predmet.SudioniciListNaziv_1">
      <item>FORMA PLASTIKA d.o.o. za proizvodnju i trgovinu</item>
      <item>RH MINISTARSTVO FINANCIJA</item>
      <item>ŽDO GUO Osijek</item>
      <item>Zoran Subotić</item>
      <item>Jozo Grbeša</item>
    </derivirana_varijabla>
  </DomainObject.Predmet.SudioniciListNaziv>
  <DomainObject.Predmet.SudioniciListAdressOIB>
    <izvorni_sadrzaj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izvorni_sadrzaj>
    <derivirana_varijabla naziv="DomainObject.Predmet.SudioniciListAdressOIB_1">
      <item>FORMA PLASTIKA d.o.o. za proizvodnju i trgovinu, OIB 03595291677, Preradovića Petra 7,31550 Valpovo</item>
      <item>RH MINISTARSTVO FINANCIJA, OIB 52634238587</item>
      <item>ŽDO GUO Osijek</item>
      <item>Zoran Subotić, OIB 09071761803, Kralja Tomislava 51A,31300 Beli Manastir</item>
      <item>Jozo Grbeša, A. G. Matoša 10,31550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03595291677</item>
      <item>, OIB 52634238587</item>
      <item>, OIB null</item>
      <item>, OIB 09071761803</item>
      <item>, OIB null</item>
    </izvorni_sadrzaj>
    <derivirana_varijabla naziv="DomainObject.Predmet.SudioniciListNazivOIB_1">
      <item>, OIB 03595291677</item>
      <item>, OIB 52634238587</item>
      <item>, OIB null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1027</properties:Words>
  <properties:Characters>5552</properties:Characters>
  <properties:Lines>146</properties:Lines>
  <properties:Paragraphs>48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2017-03-31T12:18:00Z</cp:lastPrinted>
  <dcterms:modified xmlns:xsi="http://www.w3.org/2001/XMLSchema-instance" xsi:type="dcterms:W3CDTF">2017-04-03T05:39:00Z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