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C00321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C00321">
              <w:rPr>
                <w:noProof/>
                <w:lang w:eastAsia="hr-HR"/>
              </w:rPr>
              <w:t>122/2018-32</w:t>
            </w:r>
          </w:p>
        </w:tc>
      </w:tr>
    </w:tbl>
    <w:p w14:textId="010c14d" w14:paraId="010c14d" w:rsidRDefault="0091365B" w:rsidP="0091365B" w:rsidR="0091365B">
      <w:pPr>
        <w:jc w:val="both"/>
        <w15:collapsed w:val="false"/>
        <w:rPr>
          <w:bCs/>
        </w:rPr>
      </w:pPr>
    </w:p>
    <w:p w:rsidRDefault="0091365B" w:rsidP="0091365B" w:rsidR="0091365B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91365B" w:rsidP="009C03D3" w:rsidR="0091365B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C00321" w:rsidRPr="00C00321">
        <w:t>KRISTALL-GLAS d.o.o., OIB: 65250091085, Trilj, Put okolišta 36</w:t>
      </w:r>
      <w:r>
        <w:t xml:space="preserve">, </w:t>
      </w:r>
      <w:r w:rsidR="007C3BA3">
        <w:t>19. ožujka</w:t>
      </w:r>
      <w:r w:rsidR="00321415">
        <w:t xml:space="preserve"> 2019.</w:t>
      </w:r>
      <w:r>
        <w:t xml:space="preserve"> </w:t>
      </w:r>
    </w:p>
    <w:p w:rsidRDefault="0091365B" w:rsidP="009C03D3" w:rsidR="0091365B">
      <w:pPr>
        <w:tabs>
          <w:tab w:pos="4536" w:val="center"/>
          <w:tab w:pos="7095" w:val="left"/>
        </w:tabs>
        <w:spacing w:after="240" w:before="2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C00321" w:rsidRPr="00C00321">
        <w:rPr>
          <w:rFonts w:cs="Times New Roman" w:hAnsi="Times New Roman" w:ascii="Times New Roman"/>
          <w:sz w:val="24"/>
          <w:szCs w:val="24"/>
        </w:rPr>
        <w:t>KRISTALL-GLAS d.o.o., OIB: 65250091085, Trilj, Put okolišta 36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7C3BA3">
        <w:rPr>
          <w:rFonts w:cs="Times New Roman" w:hAnsi="Times New Roman" w:ascii="Times New Roman"/>
          <w:sz w:val="24"/>
          <w:szCs w:val="24"/>
        </w:rPr>
        <w:t>19. ožujka</w:t>
      </w:r>
      <w:r w:rsidR="00321415">
        <w:rPr>
          <w:rFonts w:cs="Times New Roman" w:hAnsi="Times New Roman" w:ascii="Times New Roman"/>
          <w:sz w:val="24"/>
          <w:szCs w:val="24"/>
        </w:rPr>
        <w:t xml:space="preserve">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</w:t>
      </w:r>
      <w:r w:rsidR="007C3BA3">
        <w:rPr>
          <w:rFonts w:cs="Times New Roman" w:hAnsi="Times New Roman" w:ascii="Times New Roman"/>
          <w:sz w:val="24"/>
          <w:szCs w:val="24"/>
        </w:rPr>
        <w:t>4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C00321" w:rsidRPr="00C00321">
        <w:rPr>
          <w:rFonts w:cs="Times New Roman" w:hAnsi="Times New Roman" w:ascii="Times New Roman"/>
          <w:sz w:val="24"/>
          <w:szCs w:val="24"/>
        </w:rPr>
        <w:t>Josip Hrga iz Splita, Bihaćka 15/III, OIB: 15662494844</w:t>
      </w:r>
      <w:r w:rsidR="00F253D7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 w:rsidRPr="0084386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C00321" w:rsidRPr="00C00321">
        <w:rPr>
          <w:rFonts w:cs="Times New Roman" w:hAnsi="Times New Roman" w:ascii="Times New Roman"/>
          <w:sz w:val="24"/>
          <w:szCs w:val="24"/>
        </w:rPr>
        <w:t>KRISTALL-GLAS d.o.o., OIB: 65250091085, Trilj, Put okolišta 36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9C03D3" w:rsidR="009136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C00321" w:rsidP="00C00321" w:rsidR="00C00321" w:rsidRPr="00C00321">
      <w:pPr>
        <w:spacing w:before="100"/>
        <w:ind w:firstLine="708"/>
        <w:jc w:val="both"/>
        <w:rPr>
          <w:rFonts w:eastAsia="Calibri"/>
          <w:szCs w:val="22"/>
        </w:rPr>
      </w:pPr>
      <w:r w:rsidRPr="00C00321">
        <w:rPr>
          <w:rFonts w:eastAsia="Calibri"/>
          <w:szCs w:val="22"/>
        </w:rPr>
        <w:t>Financijska agencija, Regionalni centar Split, Podružnica Split, podnijela je ovom sudu 6. veljače 2018., na temelju odredbe članka 110. stavka 1. Stečajnog zakona („Narodne novine“ 71/15 i 104/17; dalje SZ), prijedlog za otvaranje stečajnog postupka nad dužnikom KRISTALL-GLAS d.o.o., OIB: 65250091085, Trilj, Put okolišta 36. U prijedlogu se navodi da dužnik na dan 30. siječnja 2018. u Očevidniku redoslijeda osnova za plaćanje ima evidentirane neizvršene osnove za plaćanja u neprekinutom razdoblju od 120 dana, u ukupnom iznosu od 357.000,53 kn, kao i da prema podacima koji su dostavljeni od Hrvatskog zavoda za mirovinsko osiguranje dužnik ima 2 zaposlenih.</w:t>
      </w:r>
    </w:p>
    <w:p w:rsidRDefault="00C00321" w:rsidP="00C00321" w:rsidR="00C00321" w:rsidRPr="00C00321">
      <w:pPr>
        <w:spacing w:before="100"/>
        <w:ind w:firstLine="709"/>
        <w:jc w:val="both"/>
        <w:rPr>
          <w:rFonts w:eastAsia="Calibri"/>
          <w:szCs w:val="22"/>
        </w:rPr>
      </w:pPr>
      <w:r w:rsidRPr="00C00321">
        <w:rPr>
          <w:rFonts w:eastAsia="Calibri"/>
          <w:szCs w:val="22"/>
        </w:rPr>
        <w:lastRenderedPageBreak/>
        <w:t>Rješenjem ovog suda 11.St-122/2018 od 12. rujna 2018. pokrenut je prethodni postupak radi utvrđivanja pretpostavki za otvaranje stečajnog postupka nad dužnikom i određeno je ročište radi očitovanja o prijedlogu za otvaranje stečajnog postupka.</w:t>
      </w:r>
    </w:p>
    <w:p w:rsidRDefault="00C00321" w:rsidP="00C00321" w:rsidR="00C00321" w:rsidRPr="00C00321">
      <w:pPr>
        <w:spacing w:before="100"/>
        <w:ind w:firstLine="703"/>
        <w:jc w:val="both"/>
        <w:rPr>
          <w:rFonts w:eastAsia="Calibri"/>
        </w:rPr>
      </w:pPr>
      <w:r w:rsidRPr="00C00321">
        <w:rPr>
          <w:rFonts w:eastAsia="Times New Roman"/>
          <w:lang w:eastAsia="hr-HR"/>
        </w:rPr>
        <w:t>Na ročište radi očitovanja o uvjetima za otvaranje stečajnog postupka, održano 25. listopada 2018., zastupnik po zakonu dužnika nije pristupio, a niti je dostavio pisano izvješće o financijsko-gospodarskom stanju dužnika, odnosno popis imovine i obveza dužnika sukladno nalogu suda iz točke III. rješenja ovog suda poslovni broj 11.St-122/2018 od 12. rujna 2018. pa je sud rješenjem poslovni broj 11.St-122/2018-16 od 6. studenog 2018.</w:t>
      </w:r>
      <w:r w:rsidRPr="00C00321">
        <w:rPr>
          <w:rFonts w:eastAsia="Calibri"/>
        </w:rPr>
        <w:t xml:space="preserve"> dužniku postavio privremenog stečajnog upravitelja</w:t>
      </w:r>
      <w:r w:rsidRPr="00C00321">
        <w:rPr>
          <w:rFonts w:eastAsia="Calibri" w:hAnsi="Calibri" w:ascii="Calibri"/>
          <w:sz w:val="22"/>
          <w:szCs w:val="22"/>
        </w:rPr>
        <w:t xml:space="preserve"> </w:t>
      </w:r>
      <w:r w:rsidRPr="00C00321">
        <w:rPr>
          <w:rFonts w:eastAsia="Calibri"/>
        </w:rPr>
        <w:t xml:space="preserve">Jozu Jelavića iz Zagreba, kojem je naloženo </w:t>
      </w:r>
      <w:r w:rsidRPr="00C00321">
        <w:rPr>
          <w:rFonts w:eastAsia="Times New Roman"/>
          <w:lang w:eastAsia="hr-HR"/>
        </w:rPr>
        <w:t>utvrditi:</w:t>
      </w:r>
    </w:p>
    <w:p w:rsidRDefault="00C00321" w:rsidP="00C00321" w:rsidR="00C00321" w:rsidRPr="00C00321">
      <w:pPr>
        <w:spacing w:before="20"/>
        <w:ind w:firstLine="425"/>
        <w:jc w:val="both"/>
        <w:rPr>
          <w:rFonts w:eastAsia="Times New Roman"/>
          <w:lang w:eastAsia="hr-HR"/>
        </w:rPr>
      </w:pPr>
      <w:r w:rsidRPr="00C00321">
        <w:rPr>
          <w:rFonts w:eastAsia="Times New Roman"/>
          <w:lang w:eastAsia="hr-HR"/>
        </w:rPr>
        <w:t xml:space="preserve">     -  imovinu stečajnog dužnika i njezinu vrijednost</w:t>
      </w:r>
    </w:p>
    <w:p w:rsidRDefault="00C00321" w:rsidP="00C00321" w:rsidR="00C00321" w:rsidRPr="00C00321">
      <w:pPr>
        <w:spacing w:before="20"/>
        <w:ind w:firstLine="425"/>
        <w:jc w:val="both"/>
        <w:rPr>
          <w:rFonts w:eastAsia="Times New Roman"/>
          <w:lang w:eastAsia="hr-HR"/>
        </w:rPr>
      </w:pPr>
      <w:r w:rsidRPr="00C00321">
        <w:rPr>
          <w:rFonts w:eastAsia="Times New Roman"/>
          <w:lang w:eastAsia="hr-HR"/>
        </w:rPr>
        <w:t xml:space="preserve">     -  stanje obveza stečajnog dužnika</w:t>
      </w:r>
    </w:p>
    <w:p w:rsidRDefault="00C00321" w:rsidP="00C00321" w:rsidR="00C00321" w:rsidRPr="00C00321">
      <w:pPr>
        <w:spacing w:before="20"/>
        <w:ind w:firstLine="425"/>
        <w:jc w:val="both"/>
        <w:rPr>
          <w:rFonts w:eastAsia="Times New Roman"/>
          <w:lang w:eastAsia="hr-HR"/>
        </w:rPr>
      </w:pPr>
      <w:r w:rsidRPr="00C00321">
        <w:rPr>
          <w:rFonts w:eastAsia="Times New Roman"/>
          <w:lang w:eastAsia="hr-HR"/>
        </w:rPr>
        <w:t xml:space="preserve">     - da li je imovina stečajnog dužnika dovoljna za namirenje troškova stečajnog postupka</w:t>
      </w:r>
    </w:p>
    <w:p w:rsidRDefault="00C00321" w:rsidP="00C00321" w:rsidR="00C00321" w:rsidRPr="00C00321">
      <w:pPr>
        <w:spacing w:before="20"/>
        <w:ind w:firstLine="425"/>
        <w:jc w:val="both"/>
        <w:rPr>
          <w:rFonts w:eastAsia="Times New Roman"/>
          <w:lang w:eastAsia="hr-HR"/>
        </w:rPr>
      </w:pPr>
      <w:r w:rsidRPr="00C00321">
        <w:rPr>
          <w:rFonts w:eastAsia="Times New Roman"/>
          <w:lang w:eastAsia="hr-HR"/>
        </w:rPr>
        <w:t xml:space="preserve">     - koliki je iznos predvidljivih troškova prethodnog i stečajnog postupka </w:t>
      </w:r>
    </w:p>
    <w:p w:rsidRDefault="00C00321" w:rsidP="00C00321" w:rsidR="00C00321" w:rsidRPr="00C00321">
      <w:pPr>
        <w:spacing w:before="20"/>
        <w:jc w:val="both"/>
        <w:rPr>
          <w:rFonts w:eastAsia="Times New Roman"/>
          <w:lang w:eastAsia="hr-HR"/>
        </w:rPr>
      </w:pPr>
      <w:r w:rsidRPr="00C00321">
        <w:rPr>
          <w:rFonts w:eastAsia="Times New Roman"/>
          <w:lang w:eastAsia="hr-HR"/>
        </w:rPr>
        <w:t>te o istom podnijeti sudu pismeno izvješće.</w:t>
      </w:r>
    </w:p>
    <w:p w:rsidRDefault="00C00321" w:rsidP="00C00321" w:rsidR="00C00321" w:rsidRPr="00C00321">
      <w:pPr>
        <w:spacing w:before="200"/>
        <w:jc w:val="both"/>
        <w:rPr>
          <w:rFonts w:eastAsia="Times New Roman"/>
          <w:lang w:eastAsia="hr-HR"/>
        </w:rPr>
      </w:pPr>
      <w:r w:rsidRPr="00C00321">
        <w:rPr>
          <w:rFonts w:eastAsia="Times New Roman"/>
          <w:lang w:eastAsia="hr-HR"/>
        </w:rPr>
        <w:tab/>
        <w:t>Rješenjem ovog suda poslovni broj 11.St-122/2018-20 od 23. studenog 2018. Jozo Jelavić razriješen je dužnosti privremenog stečajnog upravitelja na osobni zahtjev, a za novog privremenog stečajnog upravitelja imenovan je Josip Hrga iz Splita.</w:t>
      </w:r>
    </w:p>
    <w:p w:rsidRDefault="00C00321" w:rsidP="00C00321" w:rsidR="00C00321" w:rsidRPr="00C00321">
      <w:pPr>
        <w:spacing w:before="200"/>
        <w:ind w:firstLine="703"/>
        <w:jc w:val="both"/>
        <w:rPr>
          <w:rFonts w:eastAsia="Times New Roman"/>
          <w:lang w:eastAsia="hr-HR"/>
        </w:rPr>
      </w:pPr>
      <w:r w:rsidRPr="00C00321">
        <w:rPr>
          <w:rFonts w:eastAsia="Calibri"/>
        </w:rPr>
        <w:tab/>
        <w:t>Dana 14. prosinca 2018. kod ovog suda zaprimljeno je izvješće privremenog stečajnog upravitelja Josipa Hrge (list 35-54 spisa) iz kojeg u bitnom proizlazi da dužnik ne raspolaže likvidnom imovinom iz čije vrijednosti bi se mogli namiriti makar troškovi otvorenog stečajnog postupka.</w:t>
      </w:r>
    </w:p>
    <w:p w:rsidRDefault="00C00321" w:rsidP="00C00321" w:rsidR="00C00321" w:rsidRPr="00C00321">
      <w:pPr>
        <w:spacing w:before="240"/>
        <w:ind w:firstLine="709"/>
        <w:jc w:val="both"/>
        <w:rPr>
          <w:rFonts w:eastAsia="Times New Roman"/>
          <w:lang w:eastAsia="hr-HR"/>
        </w:rPr>
      </w:pPr>
      <w:r w:rsidRPr="00C00321">
        <w:rPr>
          <w:rFonts w:eastAsia="Times New Roman"/>
          <w:lang w:eastAsia="hr-HR"/>
        </w:rPr>
        <w:t xml:space="preserve">Iz potvrde Općinskog suda u Splitu – Zemljišnoknjižnog odjela Split od 25. svibnja 2018. (list 10 spisa) te potvrde Općinskog suda u Splitu – Zemljišnoknjižnog odjela Sinj od 11. lipnja 2018. (list 13 spisa) proizlazi da dužnik nije upisan kao vlasnik nekretnina na području nadležnosti tih zemljišnoknjižnih odjela, a iz uvjerenja MUP-a, Policijska uprava Splitsko-dalmatinska od 29. svibnja 2018. proizlazi da dužnik u službenoj evidenciji registracije cestovnih vozila nije evidentiran kao vlasnik vozila (list 12 spisa). </w:t>
      </w:r>
    </w:p>
    <w:p w:rsidRDefault="00C00321" w:rsidP="00C00321" w:rsidR="00C00321" w:rsidRPr="00C00321">
      <w:pPr>
        <w:spacing w:before="240"/>
        <w:ind w:firstLine="720"/>
        <w:jc w:val="both"/>
        <w:rPr>
          <w:rFonts w:eastAsia="Times New Roman"/>
          <w:lang w:eastAsia="hr-HR"/>
        </w:rPr>
      </w:pPr>
      <w:r w:rsidRPr="00C00321">
        <w:rPr>
          <w:rFonts w:eastAsia="Times New Roman"/>
          <w:lang w:eastAsia="hr-HR"/>
        </w:rPr>
        <w:t>Iz potvrde FINA-e od 24. listopada 2018. (list 21 spisa) proizlazi da dužnik u Očevidniku redoslijeda osnova za plaćanje ima evidentirane neizvršene osnove za plaćanje u neprekinutom razdoblju od 386 dana, slijedom čega ovaj sud utvrđuje da je na strani dužnika ostvaren stečajni razlog nesposobnosti za plaćanje u smislu odredbi članka 6. SZ-a.</w:t>
      </w:r>
    </w:p>
    <w:p w:rsidRDefault="003C0EDB" w:rsidP="003C0EDB" w:rsidR="003C0EDB" w:rsidRPr="00B9502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C00321">
        <w:rPr>
          <w:rFonts w:cs="Times New Roman" w:hAnsi="Times New Roman" w:ascii="Times New Roman"/>
          <w:sz w:val="24"/>
          <w:szCs w:val="24"/>
        </w:rPr>
        <w:t>122/2018-26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C00321">
        <w:rPr>
          <w:rFonts w:cs="Times New Roman" w:hAnsi="Times New Roman" w:ascii="Times New Roman"/>
          <w:sz w:val="24"/>
          <w:szCs w:val="24"/>
        </w:rPr>
        <w:t>17</w:t>
      </w:r>
      <w:r w:rsidR="007C3BA3">
        <w:rPr>
          <w:rFonts w:cs="Times New Roman" w:hAnsi="Times New Roman" w:ascii="Times New Roman"/>
          <w:sz w:val="24"/>
          <w:szCs w:val="24"/>
        </w:rPr>
        <w:t>. prosinca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C00321" w:rsidRPr="00C00321">
        <w:rPr>
          <w:rFonts w:cs="Times New Roman" w:hAnsi="Times New Roman" w:ascii="Times New Roman"/>
          <w:sz w:val="24"/>
          <w:szCs w:val="24"/>
        </w:rPr>
        <w:t>KRISTALL-GLAS d.o.o., OIB: 65250091085, Trilj, Put okolišta 36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4B6C7F">
        <w:rPr>
          <w:rFonts w:cs="Times New Roman" w:hAnsi="Times New Roman" w:ascii="Times New Roman"/>
          <w:sz w:val="24"/>
          <w:szCs w:val="24"/>
        </w:rPr>
        <w:t>, solidarno predujme iznos od 1</w:t>
      </w:r>
      <w:r w:rsidR="00C00321">
        <w:rPr>
          <w:rFonts w:cs="Times New Roman" w:hAnsi="Times New Roman" w:ascii="Times New Roman"/>
          <w:sz w:val="24"/>
          <w:szCs w:val="24"/>
        </w:rPr>
        <w:t>7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7C3BA3">
        <w:rPr>
          <w:rFonts w:cs="Times New Roman" w:hAnsi="Times New Roman" w:ascii="Times New Roman"/>
          <w:sz w:val="24"/>
          <w:szCs w:val="24"/>
        </w:rPr>
        <w:t>1</w:t>
      </w:r>
      <w:r w:rsidR="00C00321">
        <w:rPr>
          <w:rFonts w:cs="Times New Roman" w:hAnsi="Times New Roman" w:ascii="Times New Roman"/>
          <w:sz w:val="24"/>
          <w:szCs w:val="24"/>
        </w:rPr>
        <w:t>7</w:t>
      </w:r>
      <w:r w:rsidR="007C3BA3">
        <w:rPr>
          <w:rFonts w:cs="Times New Roman" w:hAnsi="Times New Roman" w:ascii="Times New Roman"/>
          <w:sz w:val="24"/>
          <w:szCs w:val="24"/>
        </w:rPr>
        <w:t>. prosinca 2018</w:t>
      </w:r>
      <w:r w:rsidR="00321415">
        <w:rPr>
          <w:rFonts w:cs="Times New Roman" w:hAnsi="Times New Roman" w:ascii="Times New Roman"/>
          <w:sz w:val="24"/>
          <w:szCs w:val="24"/>
        </w:rPr>
        <w:t>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3C0EDB" w:rsidR="003C0EDB" w:rsidRPr="00B9502C">
      <w:pPr>
        <w:spacing w:before="200"/>
        <w:ind w:firstLine="708"/>
        <w:jc w:val="both"/>
      </w:pPr>
      <w:r>
        <w:lastRenderedPageBreak/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3C0EDB" w:rsidR="003C0ED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C00321" w:rsidP="00C00321" w:rsidR="00C00321" w:rsidRPr="00B9502C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 xml:space="preserve">Obzirom da je u prethodnom postupku rješenjem ovog suda </w:t>
      </w:r>
      <w:r w:rsidRPr="00843869">
        <w:rPr>
          <w:rFonts w:cs="Times New Roman" w:hAnsi="Times New Roman" w:ascii="Times New Roman"/>
          <w:sz w:val="24"/>
          <w:szCs w:val="24"/>
        </w:rPr>
        <w:t>11.St-</w:t>
      </w:r>
      <w:r>
        <w:rPr>
          <w:rFonts w:cs="Times New Roman" w:hAnsi="Times New Roman" w:ascii="Times New Roman"/>
          <w:sz w:val="24"/>
          <w:szCs w:val="24"/>
        </w:rPr>
        <w:t>122/2018-20</w:t>
      </w:r>
      <w:r w:rsidRPr="00843869">
        <w:rPr>
          <w:rFonts w:cs="Times New Roman" w:hAnsi="Times New Roman" w:ascii="Times New Roman"/>
          <w:sz w:val="24"/>
          <w:szCs w:val="24"/>
        </w:rPr>
        <w:t xml:space="preserve"> od </w:t>
      </w:r>
      <w:r>
        <w:rPr>
          <w:rFonts w:cs="Times New Roman" w:hAnsi="Times New Roman" w:ascii="Times New Roman"/>
          <w:sz w:val="24"/>
          <w:szCs w:val="24"/>
        </w:rPr>
        <w:t>23. studenog 2018</w:t>
      </w:r>
      <w:r w:rsidRPr="00B9502C">
        <w:rPr>
          <w:rFonts w:cs="Times New Roman" w:hAnsi="Times New Roman" w:ascii="Times New Roman"/>
          <w:sz w:val="24"/>
          <w:szCs w:val="24"/>
        </w:rPr>
        <w:t>. imenovan</w:t>
      </w:r>
      <w:r>
        <w:rPr>
          <w:rFonts w:cs="Times New Roman" w:hAnsi="Times New Roman" w:ascii="Times New Roman"/>
          <w:sz w:val="24"/>
          <w:szCs w:val="24"/>
        </w:rPr>
        <w:t xml:space="preserve"> privremeni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ečajni</w:t>
      </w:r>
      <w:r w:rsidRPr="00B9502C">
        <w:rPr>
          <w:rFonts w:cs="Times New Roman" w:hAnsi="Times New Roman" w:ascii="Times New Roman"/>
          <w:sz w:val="24"/>
          <w:szCs w:val="24"/>
        </w:rPr>
        <w:t xml:space="preserve"> upravitelj </w:t>
      </w:r>
      <w:r>
        <w:rPr>
          <w:rFonts w:cs="Times New Roman" w:hAnsi="Times New Roman" w:ascii="Times New Roman"/>
          <w:sz w:val="24"/>
          <w:szCs w:val="24"/>
        </w:rPr>
        <w:t>Josip Hrga</w:t>
      </w:r>
      <w:r w:rsidRPr="00B9502C">
        <w:rPr>
          <w:rFonts w:cs="Times New Roman" w:hAnsi="Times New Roman" w:ascii="Times New Roman"/>
          <w:sz w:val="24"/>
          <w:szCs w:val="24"/>
        </w:rPr>
        <w:t>, ist</w:t>
      </w:r>
      <w:r>
        <w:rPr>
          <w:rFonts w:cs="Times New Roman" w:hAnsi="Times New Roman" w:ascii="Times New Roman"/>
          <w:sz w:val="24"/>
          <w:szCs w:val="24"/>
        </w:rPr>
        <w:t>og</w:t>
      </w:r>
      <w:r w:rsidRPr="00B9502C">
        <w:rPr>
          <w:rFonts w:cs="Times New Roman" w:hAnsi="Times New Roman" w:ascii="Times New Roman"/>
          <w:sz w:val="24"/>
          <w:szCs w:val="24"/>
        </w:rPr>
        <w:t xml:space="preserve"> je temeljem odredbe čl</w:t>
      </w:r>
      <w:r>
        <w:rPr>
          <w:rFonts w:cs="Times New Roman" w:hAnsi="Times New Roman" w:ascii="Times New Roman"/>
          <w:sz w:val="24"/>
          <w:szCs w:val="24"/>
        </w:rPr>
        <w:t>anka 85. stavka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2. SZ-a valjalo imenovati </w:t>
      </w:r>
      <w:r>
        <w:rPr>
          <w:rFonts w:cs="Times New Roman" w:hAnsi="Times New Roman" w:ascii="Times New Roman"/>
          <w:sz w:val="24"/>
          <w:szCs w:val="24"/>
        </w:rPr>
        <w:t>stečajnim upraviteljem</w:t>
      </w:r>
      <w:r w:rsidRPr="00B9502C">
        <w:rPr>
          <w:rFonts w:cs="Times New Roman" w:hAnsi="Times New Roman" w:ascii="Times New Roman"/>
          <w:sz w:val="24"/>
          <w:szCs w:val="24"/>
        </w:rPr>
        <w:t xml:space="preserve"> u rješenju o otvaranju stečajnog postupka.</w:t>
      </w:r>
    </w:p>
    <w:p w:rsidRDefault="0091365B" w:rsidP="00321415" w:rsidR="0091365B">
      <w:pPr>
        <w:spacing w:before="260"/>
        <w:jc w:val="center"/>
      </w:pPr>
      <w:r>
        <w:t xml:space="preserve">U Splitu </w:t>
      </w:r>
      <w:r w:rsidR="007C3BA3">
        <w:t>19. ožujka</w:t>
      </w:r>
      <w:r w:rsidR="00321415">
        <w:t xml:space="preserve"> 2019</w:t>
      </w:r>
      <w:r>
        <w:t>.</w:t>
      </w:r>
    </w:p>
    <w:p w:rsidRDefault="0091365B" w:rsidP="0091365B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DB7065">
      <w:pPr>
        <w:ind w:left="6372"/>
        <w:jc w:val="center"/>
      </w:pPr>
      <w:r>
        <w:t>Ana Golub Gruić</w:t>
      </w:r>
      <w:r w:rsidR="00DB7065">
        <w:t>, v.r.</w:t>
      </w:r>
    </w:p>
    <w:p w:rsidRDefault="00DB7065" w:rsidP="008832A6" w:rsidR="00DB7065">
      <w:pPr>
        <w:jc w:val="right"/>
      </w:pPr>
      <w:r>
        <w:t>za točnost otpravka – ovlašteni službenik</w:t>
      </w:r>
    </w:p>
    <w:p w:rsidRDefault="00DB7065" w:rsidP="008832A6" w:rsidR="00DB7065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425094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065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C00321">
          <w:t>122/2018-32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948BF"/>
    <w:rsid w:val="00321415"/>
    <w:rsid w:val="00335ED3"/>
    <w:rsid w:val="0037621F"/>
    <w:rsid w:val="003A1748"/>
    <w:rsid w:val="003A2600"/>
    <w:rsid w:val="003C0EDB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C3BA3"/>
    <w:rsid w:val="007E0D1B"/>
    <w:rsid w:val="00843869"/>
    <w:rsid w:val="00887A0B"/>
    <w:rsid w:val="0091365B"/>
    <w:rsid w:val="009360DB"/>
    <w:rsid w:val="00977F82"/>
    <w:rsid w:val="009C03D3"/>
    <w:rsid w:val="00A26EA9"/>
    <w:rsid w:val="00A5775A"/>
    <w:rsid w:val="00AE0312"/>
    <w:rsid w:val="00B86AFC"/>
    <w:rsid w:val="00B9502C"/>
    <w:rsid w:val="00BC061F"/>
    <w:rsid w:val="00C00321"/>
    <w:rsid w:val="00C31762"/>
    <w:rsid w:val="00C61D00"/>
    <w:rsid w:val="00C91FC0"/>
    <w:rsid w:val="00CB24C7"/>
    <w:rsid w:val="00DB7065"/>
    <w:rsid w:val="00DC6958"/>
    <w:rsid w:val="00E46C29"/>
    <w:rsid w:val="00E90CEC"/>
    <w:rsid w:val="00EA3CA7"/>
    <w:rsid w:val="00EB422A"/>
    <w:rsid w:val="00F13D03"/>
    <w:rsid w:val="00F16E8D"/>
    <w:rsid w:val="00F253D7"/>
    <w:rsid w:val="00F52395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B7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06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706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706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706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B7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06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706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706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706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157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706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53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KRISTALL-GLAS d.o.o. za proizvodnju i usluge</izvorni_sadrzaj>
    <derivirana_varijabla naziv="DomainObject.Predmet.ProtustrankaFormated_1">  KRISTALL-GLAS d.o.o. za proizvodnju i usluge</derivirana_varijabla>
  </DomainObject.Predmet.ProtustrankaFormated>
  <DomainObject.Predmet.ProtustrankaFormatedOIB>
    <izvorni_sadrzaj>  KRISTALL-GLAS d.o.o. za proizvodnju i usluge, OIB 65250091085</izvorni_sadrzaj>
    <derivirana_varijabla naziv="DomainObject.Predmet.ProtustrankaFormatedOIB_1">  KRISTALL-GLAS d.o.o. za proizvodnju i usluge, OIB 65250091085</derivirana_varijabla>
  </DomainObject.Predmet.ProtustrankaFormatedOIB>
  <DomainObject.Predmet.ProtustrankaFormatedWithAdress>
    <izvorni_sadrzaj> KRISTALL-GLAS d.o.o. za proizvodnju i usluge, Put okolišta 36, 21240 Trilj</izvorni_sadrzaj>
    <derivirana_varijabla naziv="DomainObject.Predmet.ProtustrankaFormatedWithAdress_1"> KRISTALL-GLAS d.o.o. za proizvodnju i usluge, Put okolišta 36, 21240 Trilj</derivirana_varijabla>
  </DomainObject.Predmet.ProtustrankaFormatedWithAdress>
  <DomainObject.Predmet.ProtustrankaFormatedWithAdressOIB>
    <izvorni_sadrzaj> KRISTALL-GLAS d.o.o. za proizvodnju i usluge, OIB 65250091085, Put okolišta 36, 21240 Trilj</izvorni_sadrzaj>
    <derivirana_varijabla naziv="DomainObject.Predmet.ProtustrankaFormatedWithAdressOIB_1"> KRISTALL-GLAS d.o.o. za proizvodnju i usluge, OIB 65250091085, Put okolišta 36, 21240 Trilj</derivirana_varijabla>
  </DomainObject.Predmet.ProtustrankaFormatedWithAdressOIB>
  <DomainObject.Predmet.ProtustrankaWithAdress>
    <izvorni_sadrzaj>KRISTALL-GLAS d.o.o. za proizvodnju i usluge Put okolišta 36, 21240 Trilj</izvorni_sadrzaj>
    <derivirana_varijabla naziv="DomainObject.Predmet.ProtustrankaWithAdress_1">KRISTALL-GLAS d.o.o. za proizvodnju i usluge Put okolišta 36, 21240 Trilj</derivirana_varijabla>
  </DomainObject.Predmet.ProtustrankaWithAdress>
  <DomainObject.Predmet.ProtustrankaWithAdressOIB>
    <izvorni_sadrzaj>KRISTALL-GLAS d.o.o. za proizvodnju i usluge, OIB 65250091085, Put okolišta 36, 21240 Trilj</izvorni_sadrzaj>
    <derivirana_varijabla naziv="DomainObject.Predmet.ProtustrankaWithAdressOIB_1">KRISTALL-GLAS d.o.o. za proizvodnju i usluge, OIB 65250091085, Put okolišta 36, 21240 Trilj</derivirana_varijabla>
  </DomainObject.Predmet.ProtustrankaWithAdressOIB>
  <DomainObject.Predmet.ProtustrankaNazivFormated>
    <izvorni_sadrzaj>KRISTALL-GLAS d.o.o. za proizvodnju i usluge</izvorni_sadrzaj>
    <derivirana_varijabla naziv="DomainObject.Predmet.ProtustrankaNazivFormated_1">KRISTALL-GLAS d.o.o. za proizvodnju i usluge</derivirana_varijabla>
  </DomainObject.Predmet.ProtustrankaNazivFormated>
  <DomainObject.Predmet.ProtustrankaNazivFormatedOIB>
    <izvorni_sadrzaj>KRISTALL-GLAS d.o.o. za proizvodnju i usluge, OIB 65250091085</izvorni_sadrzaj>
    <derivirana_varijabla naziv="DomainObject.Predmet.ProtustrankaNazivFormatedOIB_1">KRISTALL-GLAS d.o.o. za proizvodnju i usluge, OIB 65250091085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357000.53</izvorni_sadrzaj>
    <derivirana_varijabla naziv="DomainObject.Predmet.TrenutnaVrijednost_1">357000.53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KRISTALL-GLAS d.o.o. za proizvodnju i usluge</item>
    </izvorni_sadrzaj>
    <derivirana_varijabla naziv="DomainObject.Predmet.ProtuStrankaListFormated_1">
      <item>KRISTALL-GLAS d.o.o. za proizvodnju i usluge</item>
    </derivirana_varijabla>
  </DomainObject.Predmet.ProtuStrankaListFormated>
  <DomainObject.Predmet.ProtuStrankaListFormatedOIB>
    <izvorni_sadrzaj>
      <item>KRISTALL-GLAS d.o.o. za proizvodnju i usluge, OIB 65250091085</item>
    </izvorni_sadrzaj>
    <derivirana_varijabla naziv="DomainObject.Predmet.ProtuStrankaListFormatedOIB_1">
      <item>KRISTALL-GLAS d.o.o. za proizvodnju i usluge, OIB 65250091085</item>
    </derivirana_varijabla>
  </DomainObject.Predmet.ProtuStrankaListFormatedOIB>
  <DomainObject.Predmet.ProtuStrankaListFormatedWithAdress>
    <izvorni_sadrzaj>
      <item>KRISTALL-GLAS d.o.o. za proizvodnju i usluge, Put okolišta 36, 21240 Trilj</item>
    </izvorni_sadrzaj>
    <derivirana_varijabla naziv="DomainObject.Predmet.ProtuStrankaListFormatedWithAdress_1">
      <item>KRISTALL-GLAS d.o.o. za proizvodnju i usluge, Put okolišta 36, 21240 Trilj</item>
    </derivirana_varijabla>
  </DomainObject.Predmet.ProtuStrankaListFormatedWithAdress>
  <DomainObject.Predmet.ProtuStrankaListFormatedWithAdressOIB>
    <izvorni_sadrzaj>
      <item>KRISTALL-GLAS d.o.o. za proizvodnju i usluge, OIB 65250091085, Put okolišta 36, 21240 Trilj</item>
    </izvorni_sadrzaj>
    <derivirana_varijabla naziv="DomainObject.Predmet.ProtuStrankaListFormatedWithAdressOIB_1">
      <item>KRISTALL-GLAS d.o.o. za proizvodnju i usluge, OIB 65250091085, Put okolišta 36, 21240 Trilj</item>
    </derivirana_varijabla>
  </DomainObject.Predmet.ProtuStrankaListFormatedWithAdressOIB>
  <DomainObject.Predmet.ProtuStrankaListNazivFormated>
    <izvorni_sadrzaj>
      <item>KRISTALL-GLAS d.o.o. za proizvodnju i usluge</item>
    </izvorni_sadrzaj>
    <derivirana_varijabla naziv="DomainObject.Predmet.ProtuStrankaListNazivFormated_1">
      <item>KRISTALL-GLAS d.o.o. za proizvodnju i usluge</item>
    </derivirana_varijabla>
  </DomainObject.Predmet.ProtuStrankaListNazivFormated>
  <DomainObject.Predmet.ProtuStrankaListNazivFormatedOIB>
    <izvorni_sadrzaj>
      <item>KRISTALL-GLAS d.o.o. za proizvodnju i usluge, OIB 65250091085</item>
    </izvorni_sadrzaj>
    <derivirana_varijabla naziv="DomainObject.Predmet.ProtuStrankaListNazivFormatedOIB_1">
      <item>KRISTALL-GLAS d.o.o. za proizvodnju i usluge, OIB 65250091085</item>
    </derivirana_varijabla>
  </DomainObject.Predmet.ProtuStrankaListNazivFormatedOIB>
  <DomainObject.Predmet.OstaliListFormated>
    <izvorni_sadrzaj>
      <item>Davor Lagator</item>
    </izvorni_sadrzaj>
    <derivirana_varijabla naziv="DomainObject.Predmet.OstaliListFormated_1">
      <item>Davor Lagator</item>
    </derivirana_varijabla>
  </DomainObject.Predmet.OstaliListFormated>
  <DomainObject.Predmet.OstaliListFormatedOIB>
    <izvorni_sadrzaj>
      <item>Davor Lagator, OIB 70125823736</item>
    </izvorni_sadrzaj>
    <derivirana_varijabla naziv="DomainObject.Predmet.OstaliListFormatedOIB_1">
      <item>Davor Lagator, OIB 70125823736</item>
    </derivirana_varijabla>
  </DomainObject.Predmet.OstaliListFormatedOIB>
  <DomainObject.Predmet.OstaliListFormatedWithAdress>
    <izvorni_sadrzaj>
      <item>Davor Lagator, Brnaze 410b, 21230 Brnaze</item>
    </izvorni_sadrzaj>
    <derivirana_varijabla naziv="DomainObject.Predmet.OstaliListFormatedWithAdress_1">
      <item>Davor Lagator, Brnaze 410b, 21230 Brnaze</item>
    </derivirana_varijabla>
  </DomainObject.Predmet.OstaliListFormatedWithAdress>
  <DomainObject.Predmet.OstaliListFormatedWithAdressOIB>
    <izvorni_sadrzaj>
      <item>Davor Lagator, OIB 70125823736, Brnaze 410b, 21230 Brnaze</item>
    </izvorni_sadrzaj>
    <derivirana_varijabla naziv="DomainObject.Predmet.OstaliListFormatedWithAdressOIB_1">
      <item>Davor Lagator, OIB 70125823736, Brnaze 410b, 21230 Brnaze</item>
    </derivirana_varijabla>
  </DomainObject.Predmet.OstaliListFormatedWithAdressOIB>
  <DomainObject.Predmet.OstaliListNazivFormated>
    <izvorni_sadrzaj>
      <item>Davor Lagator</item>
    </izvorni_sadrzaj>
    <derivirana_varijabla naziv="DomainObject.Predmet.OstaliListNazivFormated_1">
      <item>Davor Lagator</item>
    </derivirana_varijabla>
  </DomainObject.Predmet.OstaliListNazivFormated>
  <DomainObject.Predmet.OstaliListNazivFormatedOIB>
    <izvorni_sadrzaj>
      <item>Davor Lagator, OIB 70125823736</item>
    </izvorni_sadrzaj>
    <derivirana_varijabla naziv="DomainObject.Predmet.OstaliListNazivFormatedOIB_1">
      <item>Davor Lagator, OIB 70125823736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KRISTALL-GLAS d.o.o. za proizvodnju i usluge</izvorni_sadrzaj>
    <derivirana_varijabla naziv="DomainObject.Predmet.ProtustrankaIDrugi_1">KRISTALL-GLAS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KRISTALL-GLAS d.o.o. za proizvodnju i usluge, OIB 65250091085, Put okolišta 36, 21240 Trilj</izvorni_sadrzaj>
    <derivirana_varijabla naziv="DomainObject.Predmet.ProtustrankaIDrugiAdressOIB_1">KRISTALL-GLAS d.o.o. za proizvodnju i usluge, OIB 65250091085,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KRISTALL-GLAS d.o.o. za proizvodnju i usluge</item>
      <item>FINANCIJSKA AGENCIJA, RC SPLIT</item>
      <item>Davor Lagator</item>
    </izvorni_sadrzaj>
    <derivirana_varijabla naziv="DomainObject.Predmet.SudioniciListNaziv_1">
      <item>KRISTALL-GLAS d.o.o. za proizvodnju i usluge</item>
      <item>FINANCIJSKA AGENCIJA, RC SPLIT</item>
      <item>Davor Lagator</item>
    </derivirana_varijabla>
  </DomainObject.Predmet.SudioniciListNaziv>
  <DomainObject.Predmet.SudioniciListAdressOIB>
    <izvorni_sadrzaj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izvorni_sadrzaj>
    <derivirana_varijabla naziv="DomainObject.Predmet.SudioniciListAdressOIB_1"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65250091085</item>
      <item>, OIB 85821130368</item>
      <item>, OIB 70125823736</item>
    </izvorni_sadrzaj>
    <derivirana_varijabla naziv="DomainObject.Predmet.SudioniciListNazivOIB_1">
      <item>, OIB 65250091085</item>
      <item>, OIB 85821130368</item>
      <item>, OIB 70125823736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St-122/2018-26</izvorni_sadrzaj>
    <derivirana_varijabla naziv="DomainObject.PredzadnjaOdlukaIzPredmeta.Oznaka_1">St-122/2018-26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14B75A-9407-4565-A9A9-E1BDF3F819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1107</properties:Words>
  <properties:Characters>6442</properties:Characters>
  <properties:Lines>118</properties:Lines>
  <properties:Paragraphs>37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2019-03-19T12:35:00Z</cp:lastPrinted>
  <dcterms:modified xmlns:xsi="http://www.w3.org/2001/XMLSchema-instance" xsi:type="dcterms:W3CDTF">2019-03-19T12:35:00Z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(St-122-2018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