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77485b6" w14:paraId="77485b6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D827E2" w:rsidP="00695214" w:rsidR="00D827E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9317DC" w:rsidRPr="009317DC">
        <w:rPr>
          <w:sz w:val="24"/>
          <w:szCs w:val="24"/>
        </w:rPr>
        <w:t>IVAN-COMMERCE d.o.o. za trgovinu, ugostiteljstvo, prijevoz robe i putnička agencija Gospić (Grad Gospić), Put Hrvatske Garde 5/A</w:t>
      </w:r>
      <w:r w:rsidR="00E50AA2" w:rsidRPr="009317DC">
        <w:rPr>
          <w:sz w:val="24"/>
          <w:szCs w:val="24"/>
        </w:rPr>
        <w:t>, MBS:</w:t>
      </w:r>
      <w:r w:rsidR="006C1C64" w:rsidRPr="009317DC">
        <w:rPr>
          <w:sz w:val="24"/>
          <w:szCs w:val="24"/>
        </w:rPr>
        <w:t xml:space="preserve"> </w:t>
      </w:r>
      <w:r w:rsidR="009317DC" w:rsidRPr="009317DC">
        <w:rPr>
          <w:sz w:val="24"/>
          <w:szCs w:val="24"/>
        </w:rPr>
        <w:t xml:space="preserve">020012909 </w:t>
      </w:r>
      <w:r w:rsidR="00E50AA2" w:rsidRPr="009317DC">
        <w:rPr>
          <w:sz w:val="24"/>
          <w:szCs w:val="24"/>
        </w:rPr>
        <w:t>OIB:</w:t>
      </w:r>
      <w:r w:rsidR="006C1C64" w:rsidRPr="009317DC">
        <w:rPr>
          <w:sz w:val="24"/>
          <w:szCs w:val="24"/>
        </w:rPr>
        <w:t xml:space="preserve"> </w:t>
      </w:r>
      <w:r w:rsidR="009317DC" w:rsidRPr="009317DC">
        <w:rPr>
          <w:sz w:val="24"/>
          <w:szCs w:val="24"/>
        </w:rPr>
        <w:t>42305226072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9317DC" w:rsidRPr="009317DC">
        <w:rPr>
          <w:sz w:val="24"/>
          <w:szCs w:val="24"/>
        </w:rPr>
        <w:t>IVAN-COMMERCE d.o.o. za trgovinu, ugostiteljstvo, prijevoz robe i putnička agencija Gospić (Grad Gospić), Put Hrvatske Garde 5/A, MBS: 020012909 OIB: 42305226072</w:t>
      </w:r>
      <w:r w:rsidR="009317DC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D827E2" w:rsidP="00BF318E" w:rsidR="00D827E2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827E2" w:rsidP="00DE4300" w:rsidR="00D827E2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9317DC" w:rsidRPr="009317DC">
        <w:rPr>
          <w:sz w:val="24"/>
          <w:szCs w:val="24"/>
        </w:rPr>
        <w:t>IVAN-COMMERCE d.o.o. za trgovinu, ugostiteljstvo, prijevoz robe i putnička agencija Gospić (Grad Gospić), Put Hrvatske Garde 5/A, MBS: 020012909 OIB: 42305226072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D827E2" w:rsidP="00DD2B2F" w:rsidR="00D827E2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551" w:rsidR="00176551">
      <w:r>
        <w:separator/>
      </w:r>
    </w:p>
  </w:endnote>
  <w:endnote w:id="0" w:type="continuationSeparator">
    <w:p w:rsidRDefault="00176551" w:rsidR="00176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551" w:rsidR="00176551">
      <w:r>
        <w:separator/>
      </w:r>
    </w:p>
  </w:footnote>
  <w:footnote w:id="0" w:type="continuationSeparator">
    <w:p w:rsidRDefault="00176551" w:rsidR="00176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317DC">
      <w:rPr>
        <w:sz w:val="24"/>
        <w:szCs w:val="24"/>
      </w:rPr>
      <w:t>325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A0" w:rsidP="00C32AA0" w:rsidR="00B443F2" w:rsidRPr="00C32AA0">
    <w:pPr>
      <w:jc w:val="right"/>
      <w:rPr>
        <w:sz w:val="24"/>
        <w:szCs w:val="24"/>
      </w:rPr>
    </w:pP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325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551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9EE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17DC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AA0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1C2A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255D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E2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5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E2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5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- COMMERCE d.o.o.  Gospić</izvorni_sadrzaj>
    <derivirana_varijabla naziv="DomainObject.Predmet.ProtustrankaFormated_1">  IVAN - COMMERCE d.o.o.  Gospić</derivirana_varijabla>
  </DomainObject.Predmet.ProtustrankaFormated>
  <DomainObject.Predmet.ProtustrankaFormatedOIB>
    <izvorni_sadrzaj>  IVAN - COMMERCE d.o.o.  Gospić, OIB 42305226072</izvorni_sadrzaj>
    <derivirana_varijabla naziv="DomainObject.Predmet.ProtustrankaFormatedOIB_1">  IVAN - COMMERCE d.o.o.  Gospić, OIB 42305226072</derivirana_varijabla>
  </DomainObject.Predmet.ProtustrankaFormatedOIB>
  <DomainObject.Predmet.ProtustrankaFormatedWithAdress>
    <izvorni_sadrzaj> IVAN - COMMERCE d.o.o.  Gospić, Put hrvatske garde 5a, 53000 Gospić</izvorni_sadrzaj>
    <derivirana_varijabla naziv="DomainObject.Predmet.ProtustrankaFormatedWithAdress_1"> IVAN - COMMERCE d.o.o.  Gospić, Put hrvatske garde 5a, 53000 Gospić</derivirana_varijabla>
  </DomainObject.Predmet.ProtustrankaFormatedWithAdress>
  <DomainObject.Predmet.ProtustrankaFormatedWithAdressOIB>
    <izvorni_sadrzaj> IVAN - COMMERCE d.o.o.  Gospić, OIB 42305226072, Put hrvatske garde 5a, 53000 Gospić</izvorni_sadrzaj>
    <derivirana_varijabla naziv="DomainObject.Predmet.ProtustrankaFormatedWithAdressOIB_1"> IVAN - COMMERCE d.o.o.  Gospić, OIB 42305226072, Put hrvatske garde 5a, 53000 Gospić</derivirana_varijabla>
  </DomainObject.Predmet.ProtustrankaFormatedWithAdressOIB>
  <DomainObject.Predmet.ProtustrankaWithAdress>
    <izvorni_sadrzaj>IVAN - COMMERCE d.o.o.  Gospić Put hrvatske garde 5a, 53000 Gospić</izvorni_sadrzaj>
    <derivirana_varijabla naziv="DomainObject.Predmet.ProtustrankaWithAdress_1">IVAN - COMMERCE d.o.o.  Gospić Put hrvatske garde 5a, 53000 Gospić</derivirana_varijabla>
  </DomainObject.Predmet.ProtustrankaWithAdress>
  <DomainObject.Predmet.ProtustrankaWithAdressOIB>
    <izvorni_sadrzaj>IVAN - COMMERCE d.o.o.  Gospić, OIB 42305226072, Put hrvatske garde 5a, 53000 Gospić</izvorni_sadrzaj>
    <derivirana_varijabla naziv="DomainObject.Predmet.ProtustrankaWithAdressOIB_1">IVAN - COMMERCE d.o.o.  Gospić, OIB 42305226072, Put hrvatske garde 5a, 53000 Gospić</derivirana_varijabla>
  </DomainObject.Predmet.ProtustrankaWithAdressOIB>
  <DomainObject.Predmet.ProtustrankaNazivFormated>
    <izvorni_sadrzaj>IVAN - COMMERCE d.o.o.  Gospić</izvorni_sadrzaj>
    <derivirana_varijabla naziv="DomainObject.Predmet.ProtustrankaNazivFormated_1">IVAN - COMMERCE d.o.o.  Gospić</derivirana_varijabla>
  </DomainObject.Predmet.ProtustrankaNazivFormated>
  <DomainObject.Predmet.ProtustrankaNazivFormatedOIB>
    <izvorni_sadrzaj>IVAN - COMMERCE d.o.o.  Gospić, OIB 42305226072</izvorni_sadrzaj>
    <derivirana_varijabla naziv="DomainObject.Predmet.ProtustrankaNazivFormatedOIB_1">IVAN - COMMERCE d.o.o.  Gospić, OIB 42305226072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IVAN - COMMERCE d.o.o.  Gospić</item>
    </izvorni_sadrzaj>
    <derivirana_varijabla naziv="DomainObject.Predmet.ProtuStrankaListFormated_1">
      <item>IVAN - COMMERCE d.o.o.  Gospić</item>
    </derivirana_varijabla>
  </DomainObject.Predmet.ProtuStrankaListFormated>
  <DomainObject.Predmet.ProtuStrankaListFormatedOIB>
    <izvorni_sadrzaj>
      <item>IVAN - COMMERCE d.o.o.  Gospić, OIB 42305226072</item>
    </izvorni_sadrzaj>
    <derivirana_varijabla naziv="DomainObject.Predmet.ProtuStrankaListFormatedOIB_1">
      <item>IVAN - COMMERCE d.o.o.  Gospić, OIB 42305226072</item>
    </derivirana_varijabla>
  </DomainObject.Predmet.ProtuStrankaListFormatedOIB>
  <DomainObject.Predmet.ProtuStrankaListFormatedWithAdress>
    <izvorni_sadrzaj>
      <item>IVAN - COMMERCE d.o.o.  Gospić, Put hrvatske garde 5a, 53000 Gospić</item>
    </izvorni_sadrzaj>
    <derivirana_varijabla naziv="DomainObject.Predmet.ProtuStrankaListFormatedWithAdress_1">
      <item>IVAN - COMMERCE d.o.o.  Gospić, Put hrvatske garde 5a, 53000 Gospić</item>
    </derivirana_varijabla>
  </DomainObject.Predmet.ProtuStrankaListFormatedWithAdress>
  <DomainObject.Predmet.ProtuStrankaListFormatedWithAdressOIB>
    <izvorni_sadrzaj>
      <item>IVAN - COMMERCE d.o.o.  Gospić, OIB 42305226072, Put hrvatske garde 5a, 53000 Gospić</item>
    </izvorni_sadrzaj>
    <derivirana_varijabla naziv="DomainObject.Predmet.ProtuStrankaListFormatedWithAdressOIB_1">
      <item>IVAN - COMMERCE d.o.o.  Gospić, OIB 42305226072, Put hrvatske garde 5a, 53000 Gospić</item>
    </derivirana_varijabla>
  </DomainObject.Predmet.ProtuStrankaListFormatedWithAdressOIB>
  <DomainObject.Predmet.ProtuStrankaListNazivFormated>
    <izvorni_sadrzaj>
      <item>IVAN - COMMERCE d.o.o.  Gospić</item>
    </izvorni_sadrzaj>
    <derivirana_varijabla naziv="DomainObject.Predmet.ProtuStrankaListNazivFormated_1">
      <item>IVAN - COMMERCE d.o.o.  Gospić</item>
    </derivirana_varijabla>
  </DomainObject.Predmet.ProtuStrankaListNazivFormated>
  <DomainObject.Predmet.ProtuStrankaListNazivFormatedOIB>
    <izvorni_sadrzaj>
      <item>IVAN - COMMERCE d.o.o.  Gospić, OIB 42305226072</item>
    </izvorni_sadrzaj>
    <derivirana_varijabla naziv="DomainObject.Predmet.ProtuStrankaListNazivFormatedOIB_1">
      <item>IVAN - COMMERCE d.o.o.  Gospić, OIB 42305226072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IVAN - COMMERCE d.o.o.  Gospić</izvorni_sadrzaj>
    <derivirana_varijabla naziv="DomainObject.Predmet.ProtustrankaIDrugi_1">IVAN - COMMERCE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IVAN - COMMERCE d.o.o.  Gospić, OIB 42305226072, Put hrvatske garde 5a, 53000 Gospić</izvorni_sadrzaj>
    <derivirana_varijabla naziv="DomainObject.Predmet.ProtustrankaIDrugiAdressOIB_1">IVAN - COMMERCE d.o.o.  Gospić, OIB 42305226072, Put hrvatske garde 5a,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IVAN - COMMERCE d.o.o.  Gospić</item>
    </izvorni_sadrzaj>
    <derivirana_varijabla naziv="DomainObject.Predmet.SudioniciListNaziv_1">
      <item>FINA  Rijeka</item>
      <item>IVAN - COMMERCE d.o.o.  Gospić</item>
    </derivirana_varijabla>
  </DomainObject.Predmet.SudioniciListNaziv>
  <DomainObject.Predmet.SudioniciListAdressOIB>
    <izvorni_sadrzaj>
      <item>FINA  Rijeka, OIB 85821130368, Frana Kurelca 8,51000 Rijeka</item>
      <item>IVAN - COMMERCE d.o.o.  Gospić, OIB 42305226072, Put hrvatske garde 5a,53000 Gospić</item>
    </izvorni_sadrzaj>
    <derivirana_varijabla naziv="DomainObject.Predmet.SudioniciListAdressOIB_1">
      <item>FINA  Rijeka, OIB 85821130368, Frana Kurelca 8,51000 Rijeka</item>
      <item>IVAN - COMMERCE d.o.o.  Gospić, OIB 42305226072, Put hrvatske garde 5a,53000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42305226072</item>
    </izvorni_sadrzaj>
    <derivirana_varijabla naziv="DomainObject.Predmet.SudioniciListNazivOIB_1">
      <item>, OIB 85821130368</item>
      <item>, OIB 42305226072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2101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2015-11-18T10:34:00Z</dcterms:created>
  <dc:creator>Korisnik</dc:creator>
  <cp:lastModifiedBy>wsadmin</cp:lastModifiedBy>
  <cp:lastPrinted>2015-11-18T10:34:00Z</cp:lastPrinted>
  <dcterms:modified xmlns:xsi="http://www.w3.org/2001/XMLSchema-instance" xsi:type="dcterms:W3CDTF">2015-11-18T11:05:00Z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