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34be" w14:paraId="e3834be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Pr="00DE49DD">
        <w:rPr>
          <w:lang w:val="hr-HR"/>
        </w:rPr>
        <w:t>: 2</w:t>
      </w:r>
      <w:r w:rsidR="0083759D" w:rsidRPr="00DE49DD">
        <w:rPr>
          <w:lang w:val="hr-HR"/>
        </w:rPr>
        <w:t xml:space="preserve"> </w:t>
      </w:r>
      <w:r w:rsidR="00737C86" w:rsidRPr="00DE49DD">
        <w:rPr>
          <w:lang w:val="hr-HR"/>
        </w:rPr>
        <w:t>St-</w:t>
      </w:r>
      <w:r w:rsidR="00121F98">
        <w:rPr>
          <w:lang w:val="hr-HR"/>
        </w:rPr>
        <w:t>91/17-3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21F98">
        <w:t>PLAVI PODRUM j.d.o.o. za ugostiteljstvo i usluge, OIB: 67244393143, sa sjedištem u Zagrebačka ulica 9, 48214 Sveti Ivan Žabno</w:t>
      </w:r>
      <w:r w:rsidR="00DD60D1" w:rsidRPr="00DE49DD">
        <w:t xml:space="preserve">, dana </w:t>
      </w:r>
      <w:r w:rsidR="00121F98">
        <w:t>20</w:t>
      </w:r>
      <w:r w:rsidR="0001352B">
        <w:t xml:space="preserve">. </w:t>
      </w:r>
      <w:r w:rsidR="00121F98">
        <w:t>veljače</w:t>
      </w:r>
      <w:r w:rsidR="0001352B">
        <w:t xml:space="preserve"> 2017.</w:t>
      </w:r>
      <w:r w:rsidR="00920620" w:rsidRPr="00DE49DD">
        <w:t xml:space="preserve">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 w:rsidRPr="00DE49DD">
        <w:t xml:space="preserve">dužnika </w:t>
      </w:r>
      <w:r w:rsidR="00121F98">
        <w:t>PLAVI PODRUM j.d.o.o. za ugostiteljstvo i usluge, OIB: 67244393143, sa sjedištem u Zagrebačka ulica 9, 48214 Sveti Ivan Žabno</w:t>
      </w:r>
      <w:r w:rsidR="00830E49" w:rsidRPr="00DE49DD">
        <w:t xml:space="preserve">, iznosi </w:t>
      </w:r>
      <w:r w:rsidR="00121F98">
        <w:t>34.279,51</w:t>
      </w:r>
      <w:r w:rsidR="007A5B1B" w:rsidRPr="00DE49DD">
        <w:t xml:space="preserve"> </w:t>
      </w:r>
      <w:r w:rsidR="0020506B" w:rsidRPr="00DE49DD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</w:t>
      </w:r>
      <w:r w:rsidRPr="00DE49DD">
        <w:t xml:space="preserve">se </w:t>
      </w:r>
      <w:r w:rsidR="0045703A" w:rsidRPr="00DE49DD">
        <w:t>direktor</w:t>
      </w:r>
      <w:r w:rsidR="002E00D7" w:rsidRPr="00DE49DD">
        <w:t xml:space="preserve"> dužnika</w:t>
      </w:r>
      <w:r w:rsidR="007A5B1B" w:rsidRPr="00DE49DD">
        <w:t xml:space="preserve"> </w:t>
      </w:r>
      <w:r w:rsidR="00121F98">
        <w:t>Hrvoje Brlić, OIB: 18832289140, Sveti Ivan Žabno, Zagrebačka ulica 9</w:t>
      </w:r>
      <w:r w:rsidR="00220630" w:rsidRPr="00DE49DD">
        <w:t>,</w:t>
      </w:r>
      <w:r w:rsidR="00BB09D3" w:rsidRPr="00DE49DD">
        <w:t xml:space="preserve"> </w:t>
      </w:r>
      <w:r w:rsidR="00B42637" w:rsidRPr="00DE49DD">
        <w:t>da</w:t>
      </w:r>
      <w:r w:rsidRPr="00DE49DD">
        <w:t xml:space="preserve"> u roku od pet</w:t>
      </w:r>
      <w:r>
        <w:t>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703A">
        <w:t>direktor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 w:rsidRPr="00DE49DD">
      <w:pPr>
        <w:jc w:val="center"/>
        <w:outlineLvl w:val="0"/>
        <w:rPr>
          <w:lang w:val="hr-HR"/>
        </w:rPr>
      </w:pPr>
    </w:p>
    <w:p w:rsidRDefault="005B010B" w:rsidP="005B010B" w:rsidR="005B010B" w:rsidRPr="00DE49DD">
      <w:pPr>
        <w:jc w:val="center"/>
        <w:outlineLvl w:val="0"/>
        <w:rPr>
          <w:lang w:val="hr-HR"/>
        </w:rPr>
      </w:pPr>
      <w:r w:rsidRPr="00DE49DD">
        <w:rPr>
          <w:lang w:val="hr-HR"/>
        </w:rPr>
        <w:t xml:space="preserve">U Varaždinu, </w:t>
      </w:r>
      <w:r w:rsidR="00121F98">
        <w:rPr>
          <w:lang w:val="hr-HR"/>
        </w:rPr>
        <w:t>20</w:t>
      </w:r>
      <w:r w:rsidR="00DE49DD" w:rsidRPr="00DE49DD">
        <w:rPr>
          <w:lang w:val="hr-HR"/>
        </w:rPr>
        <w:t xml:space="preserve">. </w:t>
      </w:r>
      <w:r w:rsidR="00121F98">
        <w:rPr>
          <w:lang w:val="hr-HR"/>
        </w:rPr>
        <w:t>veljače</w:t>
      </w:r>
      <w:r w:rsidR="00DE49DD" w:rsidRPr="00DE49DD">
        <w:rPr>
          <w:lang w:val="hr-HR"/>
        </w:rPr>
        <w:t xml:space="preserve"> </w:t>
      </w:r>
      <w:r w:rsidR="0001352B">
        <w:rPr>
          <w:lang w:val="hr-HR"/>
        </w:rPr>
        <w:t>2017</w:t>
      </w:r>
      <w:r w:rsidRPr="00DE49DD"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121F98">
        <w:rPr>
          <w:lang w:val="hr-HR"/>
        </w:rPr>
        <w:t>,v.r.</w:t>
      </w:r>
    </w:p>
    <w:p w:rsidRDefault="003E47E5" w:rsidP="0001352B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548" w:rsidP="007F64E0" w:rsidR="007D2548">
      <w:r>
        <w:separator/>
      </w:r>
    </w:p>
  </w:endnote>
  <w:endnote w:id="0" w:type="continuationSeparator">
    <w:p w:rsidRDefault="007D2548" w:rsidP="007F64E0" w:rsidR="007D2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548" w:rsidP="007F64E0" w:rsidR="007D2548">
      <w:r>
        <w:separator/>
      </w:r>
    </w:p>
  </w:footnote>
  <w:footnote w:id="0" w:type="continuationSeparator">
    <w:p w:rsidRDefault="007D2548" w:rsidP="007F64E0" w:rsidR="007D2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75F5" w:rsidRPr="00FE75F5">
      <w:rPr>
        <w:noProof/>
        <w:lang w:val="hr-HR"/>
      </w:rPr>
      <w:t>2</w:t>
    </w:r>
    <w:r>
      <w:fldChar w:fldCharType="end"/>
    </w:r>
  </w:p>
  <w:p w:rsidRDefault="00121F98" w:rsidP="00121F98" w:rsidR="00121F98">
    <w:pPr>
      <w:jc w:val="right"/>
      <w:outlineLvl w:val="0"/>
      <w:rPr>
        <w:lang w:val="hr-HR"/>
      </w:rPr>
    </w:pPr>
    <w:r>
      <w:rPr>
        <w:lang w:val="hr-HR"/>
      </w:rPr>
      <w:t>Poslovni broj</w:t>
    </w:r>
    <w:r w:rsidRPr="00DE49DD">
      <w:rPr>
        <w:lang w:val="hr-HR"/>
      </w:rPr>
      <w:t>: 2 St-</w:t>
    </w:r>
    <w:r>
      <w:rPr>
        <w:lang w:val="hr-HR"/>
      </w:rPr>
      <w:t>91/17-3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352B"/>
    <w:rsid w:val="00014854"/>
    <w:rsid w:val="00014ACC"/>
    <w:rsid w:val="00017184"/>
    <w:rsid w:val="0001722C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21F98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0192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6273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2548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07A38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6A1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93C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49DD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00F2"/>
    <w:rsid w:val="00F11670"/>
    <w:rsid w:val="00F138C4"/>
    <w:rsid w:val="00F20BF1"/>
    <w:rsid w:val="00F232DC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E75F5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PODRUM jednostavno društvo s ograničenom odgovornošću za ugostiteljstvo i usluge</izvorni_sadrzaj>
    <derivirana_varijabla naziv="DomainObject.Predmet.ProtustrankaFormated_1">  PLAVI PODRUM jednostavno društvo s ograničenom odgovornošću za ugostiteljstvo i usluge</derivirana_varijabla>
  </DomainObject.Predmet.ProtustrankaFormated>
  <DomainObject.Predmet.ProtustrankaFormatedOIB>
    <izvorni_sadrzaj>  PLAVI PODRUM jednostavno društvo s ograničenom odgovornošću za ugostiteljstvo i usluge, OIB 67244393143</izvorni_sadrzaj>
    <derivirana_varijabla naziv="DomainObject.Predmet.ProtustrankaFormatedOIB_1">  PLAVI PODRUM jednostavno društvo s ograničenom odgovornošću za ugostiteljstvo i usluge, OIB 67244393143</derivirana_varijabla>
  </DomainObject.Predmet.ProtustrankaFormatedOIB>
  <DomainObject.Predmet.ProtustrankaFormatedWithAdress>
    <izvorni_sadrzaj> PLAVI PODRUM jednostavno društvo s ograničenom odgovornošću za ugostiteljstvo i usluge, Zagrebačka ulica 9, 48214 Sveti Ivan Žabno</izvorni_sadrzaj>
    <derivirana_varijabla naziv="DomainObject.Predmet.ProtustrankaFormatedWithAdress_1"> PLAVI PODRUM jednostavno društvo s ograničenom odgovornošću za ugostiteljstvo i usluge, Zagrebačka ulica 9, 48214 Sveti Ivan Žabno</derivirana_varijabla>
  </DomainObject.Predmet.ProtustrankaFormatedWithAdress>
  <DomainObject.Predmet.ProtustrankaFormatedWithAdressOIB>
    <izvorni_sadrzaj> PLAVI PODRUM jednostavno društvo s ograničenom odgovornošću za ugostiteljstvo i usluge, OIB 67244393143, Zagrebačka ulica 9, 48214 Sveti Ivan Žabno</izvorni_sadrzaj>
    <derivirana_varijabla naziv="DomainObject.Predmet.ProtustrankaFormatedWithAdressOIB_1"> PLAVI PODRUM jednostavno društvo s ograničenom odgovornošću za ugostiteljstvo i usluge, OIB 67244393143, Zagrebačka ulica 9, 48214 Sveti Ivan Žabno</derivirana_varijabla>
  </DomainObject.Predmet.ProtustrankaFormatedWithAdressOIB>
  <DomainObject.Predmet.ProtustrankaWithAdress>
    <izvorni_sadrzaj>PLAVI PODRUM jednostavno društvo s ograničenom odgovornošću za ugostiteljstvo i usluge Zagrebačka ulica 9, 48214 Sveti Ivan Žabno</izvorni_sadrzaj>
    <derivirana_varijabla naziv="DomainObject.Predmet.ProtustrankaWithAdress_1">PLAVI PODRUM jednostavno društvo s ograničenom odgovornošću za ugostiteljstvo i usluge Zagrebačka ulica 9, 48214 Sveti Ivan Žabno</derivirana_varijabla>
  </DomainObject.Predmet.ProtustrankaWithAdress>
  <DomainObject.Predmet.ProtustrankaWithAdressOIB>
    <izvorni_sadrzaj>PLAVI PODRUM jednostavno društvo s ograničenom odgovornošću za ugostiteljstvo i usluge, OIB 67244393143, Zagrebačka ulica 9, 48214 Sveti Ivan Žabno</izvorni_sadrzaj>
    <derivirana_varijabla naziv="DomainObject.Predmet.ProtustrankaWithAdressOIB_1">PLAVI PODRUM jednostavno društvo s ograničenom odgovornošću za ugostiteljstvo i usluge, OIB 67244393143, Zagrebačka ulica 9, 48214 Sveti Ivan Žabno</derivirana_varijabla>
  </DomainObject.Predmet.ProtustrankaWithAdressOIB>
  <DomainObject.Predmet.ProtustrankaNazivFormated>
    <izvorni_sadrzaj>PLAVI PODRUM jednostavno društvo s ograničenom odgovornošću za ugostiteljstvo i usluge</izvorni_sadrzaj>
    <derivirana_varijabla naziv="DomainObject.Predmet.ProtustrankaNazivFormated_1">PLAVI PODRUM jednostavno društvo s ograničenom odgovornošću za ugostiteljstvo i usluge</derivirana_varijabla>
  </DomainObject.Predmet.ProtustrankaNazivFormated>
  <DomainObject.Predmet.ProtustrankaNazivFormatedOIB>
    <izvorni_sadrzaj>PLAVI PODRUM jednostavno društvo s ograničenom odgovornošću za ugostiteljstvo i usluge, OIB 67244393143</izvorni_sadrzaj>
    <derivirana_varijabla naziv="DomainObject.Predmet.ProtustrankaNazivFormatedOIB_1">PLAVI PODRUM jednostavno društvo s ograničenom odgovornošću za ugostiteljstvo i usluge, OIB 67244393143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34279.51</izvorni_sadrzaj>
    <derivirana_varijabla naziv="DomainObject.Predmet.TrenutnaVrijednost_1">34279.51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PLAVI PODRUM jednostavno društvo s ograničenom odgovornošću za ugostiteljstvo i usluge</item>
    </izvorni_sadrzaj>
    <derivirana_varijabla naziv="DomainObject.Predmet.ProtuStrankaListFormated_1">
      <item>PLAVI PODRUM jednostavno društvo s ograničenom odgovornošću za ugostiteljstvo i usluge</item>
    </derivirana_varijabla>
  </DomainObject.Predmet.ProtuStrankaListFormated>
  <DomainObject.Predmet.ProtuStrankaListFormatedOIB>
    <izvorni_sadrzaj>
      <item>PLAVI PODRUM jednostavno društvo s ograničenom odgovornošću za ugostiteljstvo i usluge, OIB 67244393143</item>
    </izvorni_sadrzaj>
    <derivirana_varijabla naziv="DomainObject.Predmet.ProtuStrankaListFormatedOIB_1">
      <item>PLAVI PODRUM jednostavno društvo s ograničenom odgovornošću za ugostiteljstvo i usluge, OIB 67244393143</item>
    </derivirana_varijabla>
  </DomainObject.Predmet.ProtuStrankaListFormatedOIB>
  <DomainObject.Predmet.ProtuStrankaListFormatedWithAdress>
    <izvorni_sadrzaj>
      <item>PLAVI PODRUM jednostavno društvo s ograničenom odgovornošću za ugostiteljstvo i usluge, Zagrebačka ulica 9, 48214 Sveti Ivan Žabno</item>
    </izvorni_sadrzaj>
    <derivirana_varijabla naziv="DomainObject.Predmet.ProtuStrankaListFormatedWithAdress_1">
      <item>PLAVI PODRUM jednostavno društvo s ograničenom odgovornošću za ugostiteljstvo i usluge, Zagrebačka ulica 9, 48214 Sveti Ivan Žabno</item>
    </derivirana_varijabla>
  </DomainObject.Predmet.ProtuStrankaListFormatedWithAdress>
  <DomainObject.Predmet.ProtuStrankaListFormatedWithAdressOIB>
    <izvorni_sadrzaj>
      <item>PLAVI PODRUM jednostavno društvo s ograničenom odgovornošću za ugostiteljstvo i usluge, OIB 67244393143, Zagrebačka ulica 9, 48214 Sveti Ivan Žabno</item>
    </izvorni_sadrzaj>
    <derivirana_varijabla naziv="DomainObject.Predmet.ProtuStrankaListFormatedWithAdressOIB_1">
      <item>PLAVI PODRUM jednostavno društvo s ograničenom odgovornošću za ugostiteljstvo i usluge, OIB 67244393143, Zagrebačka ulica 9, 48214 Sveti Ivan Žabno</item>
    </derivirana_varijabla>
  </DomainObject.Predmet.ProtuStrankaListFormatedWithAdressOIB>
  <DomainObject.Predmet.ProtuStrankaListNazivFormated>
    <izvorni_sadrzaj>
      <item>PLAVI PODRUM jednostavno društvo s ograničenom odgovornošću za ugostiteljstvo i usluge</item>
    </izvorni_sadrzaj>
    <derivirana_varijabla naziv="DomainObject.Predmet.ProtuStrankaListNazivFormated_1">
      <item>PLAVI PODRUM jednostavno društvo s ograničenom odgovornošću za ugostiteljstvo i usluge</item>
    </derivirana_varijabla>
  </DomainObject.Predmet.ProtuStrankaListNazivFormated>
  <DomainObject.Predmet.ProtuStrankaListNazivFormatedOIB>
    <izvorni_sadrzaj>
      <item>PLAVI PODRUM jednostavno društvo s ograničenom odgovornošću za ugostiteljstvo i usluge, OIB 67244393143</item>
    </izvorni_sadrzaj>
    <derivirana_varijabla naziv="DomainObject.Predmet.ProtuStrankaListNazivFormatedOIB_1">
      <item>PLAVI PODRUM jednostavno društvo s ograničenom odgovornošću za ugostiteljstvo i usluge, OIB 67244393143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PLAVI PODRUM jednostavno društvo s ograničenom odgovornošću za ugostiteljstvo i usluge</izvorni_sadrzaj>
    <derivirana_varijabla naziv="DomainObject.Predmet.ProtustrankaIDrugi_1">PLAVI PODRUM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PLAVI PODRUM jednostavno društvo s ograničenom odgovornošću za ugostiteljstvo i usluge, OIB 67244393143, Zagrebačka ulica 9, 48214 Sveti Ivan Žabno</izvorni_sadrzaj>
    <derivirana_varijabla naziv="DomainObject.Predmet.ProtustrankaIDrugiAdressOIB_1">PLAVI PODRUM jednostavno društvo s ograničenom odgovornošću za ugostiteljstvo i usluge, OIB 67244393143, Zagrebačka ulica 9,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PLAVI PODRUM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PLAVI PODRUM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PLAVI PODRUM jednostavno društvo s ograničenom odgovornošću za ugostiteljstvo i usluge, OIB 67244393143, Zagrebačka ulica 9,48214 Sveti Ivan Žabno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PLAVI PODRUM jednostavno društvo s ograničenom odgovornošću za ugostiteljstvo i usluge, OIB 67244393143, Zagrebačka ulica 9,48214 Sveti Ivan Žabno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67244393143</item>
      <item>, OIB null</item>
    </izvorni_sadrzaj>
    <derivirana_varijabla naziv="DomainObject.Predmet.SudioniciListNazivOIB_1">
      <item>, OIB null</item>
      <item>, OIB 85821130368</item>
      <item>, OIB 67244393143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403</properties:Words>
  <properties:Characters>2142</properties:Characters>
  <properties:Lines>57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2017-02-20T11:10:00Z</dcterms:created>
  <dc:creator>user</dc:creator>
  <cp:lastModifiedBy>Marko Makaj</cp:lastModifiedBy>
  <cp:lastPrinted>2017-02-20T11:09:00Z</cp:lastPrinted>
  <dcterms:modified xmlns:xsi="http://www.w3.org/2001/XMLSchema-instance" xsi:type="dcterms:W3CDTF">2017-02-20T11:10:00Z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