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91cc87" w14:paraId="391cc87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86619A">
        <w:t>MIP CENTAR j.d.o.o. za proizvodnju i usluge, Plešivica, Plešivica 73, MBS: 080904148, OIB:  79206863325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86619A">
        <w:t>MIP CENTAR j.d.o.o. za proizvodnju i usluge, Plešivica, Plešivica 73, MBS: 080904148, OIB:  79206863325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86619A">
        <w:t>27.351,11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6619A">
        <w:t>Krunoslav Ivančić, OIB: 94335560251, Plešivica, Plešivica 73</w:t>
      </w:r>
      <w:r w:rsidR="00F4423D">
        <w:t xml:space="preserve">,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6619A">
        <w:t>361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64D2E" w:rsidP="00DB1A9C" w:rsidR="00450386">
      <w:pPr>
        <w:numPr>
          <w:ilvl w:val="0"/>
          <w:numId w:val="7"/>
        </w:numPr>
      </w:pPr>
      <w:r>
        <w:t>kal. 17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86619A">
      <w:t>St-361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18DE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St-361/2018</izvorni_sadrzaj>
    <derivirana_varijabla naziv="DomainObject.Predmet.OznakaBroj_1">St-361/2018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MIP CENTAR j.d.o.o. za proizvodnju i usluge</izvorni_sadrzaj>
    <derivirana_varijabla naziv="DomainObject.Predmet.ProtustrankaFormated_1">  MIP CENTAR j.d.o.o. za proizvodnju i usluge</derivirana_varijabla>
  </DomainObject.Predmet.ProtustrankaFormated>
  <DomainObject.Predmet.ProtustrankaFormatedOIB>
    <izvorni_sadrzaj>  MIP CENTAR j.d.o.o. za proizvodnju i usluge, OIB 79206863325</izvorni_sadrzaj>
    <derivirana_varijabla naziv="DomainObject.Predmet.ProtustrankaFormatedOIB_1">  MIP CENTAR j.d.o.o. za proizvodnju i usluge, OIB 79206863325</derivirana_varijabla>
  </DomainObject.Predmet.ProtustrankaFormatedOIB>
  <DomainObject.Predmet.ProtustrankaFormatedWithAdress>
    <izvorni_sadrzaj> MIP CENTAR j.d.o.o. za proizvodnju i usluge, Plešivica 73, 10450 Plešivica</izvorni_sadrzaj>
    <derivirana_varijabla naziv="DomainObject.Predmet.ProtustrankaFormatedWithAdress_1"> MIP CENTAR j.d.o.o. za proizvodnju i usluge, Plešivica 73, 10450 Plešivica</derivirana_varijabla>
  </DomainObject.Predmet.ProtustrankaFormatedWithAdress>
  <DomainObject.Predmet.ProtustrankaFormatedWithAdressOIB>
    <izvorni_sadrzaj> MIP CENTAR j.d.o.o. za proizvodnju i usluge, OIB 79206863325, Plešivica 73, 10450 Plešivica</izvorni_sadrzaj>
    <derivirana_varijabla naziv="DomainObject.Predmet.ProtustrankaFormatedWithAdressOIB_1"> MIP CENTAR j.d.o.o. za proizvodnju i usluge, OIB 79206863325, Plešivica 73, 10450 Plešivica</derivirana_varijabla>
  </DomainObject.Predmet.ProtustrankaFormatedWithAdressOIB>
  <DomainObject.Predmet.ProtustrankaWithAdress>
    <izvorni_sadrzaj>MIP CENTAR j.d.o.o. za proizvodnju i usluge Plešivica 73, 10450 Plešivica</izvorni_sadrzaj>
    <derivirana_varijabla naziv="DomainObject.Predmet.ProtustrankaWithAdress_1">MIP CENTAR j.d.o.o. za proizvodnju i usluge Plešivica 73, 10450 Plešivica</derivirana_varijabla>
  </DomainObject.Predmet.ProtustrankaWithAdress>
  <DomainObject.Predmet.ProtustrankaWithAdressOIB>
    <izvorni_sadrzaj>MIP CENTAR j.d.o.o. za proizvodnju i usluge, OIB 79206863325, Plešivica 73, 10450 Plešivica</izvorni_sadrzaj>
    <derivirana_varijabla naziv="DomainObject.Predmet.ProtustrankaWithAdressOIB_1">MIP CENTAR j.d.o.o. za proizvodnju i usluge, OIB 79206863325, Plešivica 73, 10450 Plešivica</derivirana_varijabla>
  </DomainObject.Predmet.ProtustrankaWithAdressOIB>
  <DomainObject.Predmet.ProtustrankaNazivFormated>
    <izvorni_sadrzaj>MIP CENTAR j.d.o.o. za proizvodnju i usluge</izvorni_sadrzaj>
    <derivirana_varijabla naziv="DomainObject.Predmet.ProtustrankaNazivFormated_1">MIP CENTAR j.d.o.o. za proizvodnju i usluge</derivirana_varijabla>
  </DomainObject.Predmet.ProtustrankaNazivFormated>
  <DomainObject.Predmet.ProtustrankaNazivFormatedOIB>
    <izvorni_sadrzaj>MIP CENTAR j.d.o.o. za proizvodnju i usluge, OIB 79206863325</izvorni_sadrzaj>
    <derivirana_varijabla naziv="DomainObject.Predmet.ProtustrankaNazivFormatedOIB_1">MIP CENTAR j.d.o.o. za proizvodnju i usluge, OIB 79206863325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 CENTAR j.d.o.o. za proizvodnju i usluge</item>
    </izvorni_sadrzaj>
    <derivirana_varijabla naziv="DomainObject.Predmet.ProtuStrankaListFormated_1">
      <item>MIP CENTAR j.d.o.o. za proizvodnju i usluge</item>
    </derivirana_varijabla>
  </DomainObject.Predmet.ProtuStrankaListFormated>
  <DomainObject.Predmet.ProtuStrankaListFormatedOIB>
    <izvorni_sadrzaj>
      <item>MIP CENTAR j.d.o.o. za proizvodnju i usluge, OIB 79206863325</item>
    </izvorni_sadrzaj>
    <derivirana_varijabla naziv="DomainObject.Predmet.ProtuStrankaListFormatedOIB_1">
      <item>MIP CENTAR j.d.o.o. za proizvodnju i usluge, OIB 79206863325</item>
    </derivirana_varijabla>
  </DomainObject.Predmet.ProtuStrankaListFormatedOIB>
  <DomainObject.Predmet.ProtuStrankaListFormatedWithAdress>
    <izvorni_sadrzaj>
      <item>MIP CENTAR j.d.o.o. za proizvodnju i usluge, Plešivica 73, 10450 Plešivica</item>
    </izvorni_sadrzaj>
    <derivirana_varijabla naziv="DomainObject.Predmet.ProtuStrankaListFormatedWithAdress_1">
      <item>MIP CENTAR j.d.o.o. za proizvodnju i usluge, Plešivica 73, 10450 Plešivica</item>
    </derivirana_varijabla>
  </DomainObject.Predmet.ProtuStrankaListFormatedWithAdress>
  <DomainObject.Predmet.ProtuStrankaListFormatedWithAdressOIB>
    <izvorni_sadrzaj>
      <item>MIP CENTAR j.d.o.o. za proizvodnju i usluge, OIB 79206863325, Plešivica 73, 10450 Plešivica</item>
    </izvorni_sadrzaj>
    <derivirana_varijabla naziv="DomainObject.Predmet.ProtuStrankaListFormatedWithAdressOIB_1">
      <item>MIP CENTAR j.d.o.o. za proizvodnju i usluge, OIB 79206863325, Plešivica 73, 10450 Plešivica</item>
    </derivirana_varijabla>
  </DomainObject.Predmet.ProtuStrankaListFormatedWithAdressOIB>
  <DomainObject.Predmet.ProtuStrankaListNazivFormated>
    <izvorni_sadrzaj>
      <item>MIP CENTAR j.d.o.o. za proizvodnju i usluge</item>
    </izvorni_sadrzaj>
    <derivirana_varijabla naziv="DomainObject.Predmet.ProtuStrankaListNazivFormated_1">
      <item>MIP CENTAR j.d.o.o. za proizvodnju i usluge</item>
    </derivirana_varijabla>
  </DomainObject.Predmet.ProtuStrankaListNazivFormated>
  <DomainObject.Predmet.ProtuStrankaListNazivFormatedOIB>
    <izvorni_sadrzaj>
      <item>MIP CENTAR j.d.o.o. za proizvodnju i usluge, OIB 79206863325</item>
    </izvorni_sadrzaj>
    <derivirana_varijabla naziv="DomainObject.Predmet.ProtuStrankaListNazivFormatedOIB_1">
      <item>MIP CENTAR j.d.o.o. za proizvodnju i usluge, OIB 79206863325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 CENTAR j.d.o.o. za proizvodnju i usluge</izvorni_sadrzaj>
    <derivirana_varijabla naziv="DomainObject.Predmet.ProtustrankaIDrugi_1">MIP CENTAR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MIP CENTAR j.d.o.o. za proizvodnju i usluge, OIB 79206863325, Plešivica 73, 10450 Plešivica</izvorni_sadrzaj>
    <derivirana_varijabla naziv="DomainObject.Predmet.ProtustrankaIDrugiAdressOIB_1">MIP CENTAR j.d.o.o. za proizvodnju i usluge, OIB 79206863325, Plešivica 73,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 CENTAR j.d.o.o. za proizvodnju i usluge</item>
      <item>FINA Regionalni centar Zagreb</item>
    </izvorni_sadrzaj>
    <derivirana_varijabla naziv="DomainObject.Predmet.SudioniciListNaziv_1">
      <item>MIP CENTAR j.d.o.o. za proizvodnju i usluge</item>
      <item>FINA Regionalni centar Zagreb</item>
    </derivirana_varijabla>
  </DomainObject.Predmet.SudioniciListNaziv>
  <DomainObject.Predmet.SudioniciListAdressOIB>
    <izvorni_sadrzaj>
      <item>MIP CENTAR j.d.o.o. za proizvodnju i usluge, OIB 79206863325, Plešivica 73,10450 Plešivica</item>
      <item>FINA Regionalni centar Zagreb, OIB 85821130368, Trg svibanjskih žrtava 1995. br. 1,10000 Zagreb</item>
    </izvorni_sadrzaj>
    <derivirana_varijabla naziv="DomainObject.Predmet.SudioniciListAdressOIB_1">
      <item>MIP CENTAR j.d.o.o. za proizvodnju i usluge, OIB 79206863325, Plešivica 73,10450 Plešivica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79206863325</item>
      <item>, OIB 85821130368</item>
    </izvorni_sadrzaj>
    <derivirana_varijabla naziv="DomainObject.Predmet.SudioniciListNazivOIB_1">
      <item>, OIB 79206863325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2D0F9-B303-4136-BD51-4EB01F8EB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2136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2018-05-18T10:34:00Z</dcterms:created>
  <dc:creator>Snježana Andrijanić</dc:creator>
  <cp:lastModifiedBy>Gordana Harc</cp:lastModifiedBy>
  <cp:lastPrinted>2018-05-18T10:33:00Z</cp:lastPrinted>
  <dcterms:modified xmlns:xsi="http://www.w3.org/2001/XMLSchema-instance" xsi:type="dcterms:W3CDTF">2018-05-18T10:35:00Z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- 361-18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