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57f5" w14:paraId="8ea57f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1A7FBD" w:rsidRPr="00BE5E0F">
        <w:rPr>
          <w:rFonts w:hAnsi="Times New Roman" w:ascii="Times New Roman"/>
        </w:rPr>
        <w:t>BORIS KLANFAR j.d.o.o. za trgovinu i usluge, OIB: 77241414676, Gornji Stupnik (Stupnik), Gornjostupnička 6 B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1A7FBD" w:rsidRPr="00BE5E0F">
        <w:rPr>
          <w:rFonts w:hAnsi="Times New Roman" w:ascii="Times New Roman"/>
        </w:rPr>
        <w:t>BORIS KLANFAR j.d.o.o. za trgovinu i usluge, OIB: 77241414676, Gornji Stupnik (Stupnik), Gornjostupnička 6 B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1A7FBD">
        <w:rPr>
          <w:rFonts w:hAnsi="Times New Roman" w:ascii="Times New Roman"/>
          <w:b/>
          <w:szCs w:val="24"/>
          <w:lang w:val="hr-HR"/>
        </w:rPr>
        <w:t>3088</w:t>
      </w:r>
      <w:r w:rsidR="00F9693A" w:rsidRPr="00F9693A">
        <w:rPr>
          <w:rFonts w:hAnsi="Times New Roman" w:ascii="Times New Roman"/>
          <w:b/>
          <w:szCs w:val="24"/>
          <w:lang w:val="hr-HR"/>
        </w:rPr>
        <w:t>16.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0D5712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0D5712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0D5712" w:rsidP="00324504" w:rsidR="000D571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D5712" w:rsidP="00324504" w:rsidR="000D571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73C" w:rsidR="0044673C">
      <w:r>
        <w:separator/>
      </w:r>
    </w:p>
  </w:endnote>
  <w:endnote w:id="0" w:type="continuationSeparator">
    <w:p w:rsidRDefault="0044673C" w:rsidR="00446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73C" w:rsidR="0044673C">
      <w:r>
        <w:separator/>
      </w:r>
    </w:p>
  </w:footnote>
  <w:footnote w:id="0" w:type="continuationSeparator">
    <w:p w:rsidRDefault="0044673C" w:rsidR="00446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D571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1A7FBD">
      <w:rPr>
        <w:rFonts w:hAnsi="Times New Roman" w:ascii="Times New Roman"/>
        <w:szCs w:val="24"/>
        <w:lang w:val="hr-HR"/>
      </w:rPr>
      <w:t>3088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792D67">
      <w:rPr>
        <w:rFonts w:hAnsi="Times New Roman" w:ascii="Times New Roman"/>
        <w:szCs w:val="24"/>
        <w:lang w:val="hr-HR"/>
      </w:rPr>
      <w:t>3088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5712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A7FBD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4673C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4FE6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92D67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2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D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2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D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St-3088/2016</izvorni_sadrzaj>
    <derivirana_varijabla naziv="DomainObject.Predmet.OznakaBroj_1">St-3088/2016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KLANFAR j.d.o.o. za trgovinu i usluge zastupanog po punomoćniku Boris Klanfar</izvorni_sadrzaj>
    <derivirana_varijabla naziv="DomainObject.Predmet.ProtustrankaFormated_1">  BORIS KLANFAR j.d.o.o. za trgovinu i usluge zastupanog po punomoćniku Boris Klanfar</derivirana_varijabla>
  </DomainObject.Predmet.ProtustrankaFormated>
  <DomainObject.Predmet.ProtustrankaFormatedOIB>
    <izvorni_sadrzaj>  BORIS KLANFAR j.d.o.o. za trgovinu i usluge, OIB 77241414676 zastupanog po punomoćniku Boris Klanfar</izvorni_sadrzaj>
    <derivirana_varijabla naziv="DomainObject.Predmet.ProtustrankaFormatedOIB_1">  BORIS KLANFAR j.d.o.o. za trgovinu i usluge, OIB 77241414676 zastupanog po punomoćniku Boris Klanfar</derivirana_varijabla>
  </DomainObject.Predmet.ProtustrankaFormatedOIB>
  <DomainObject.Predmet.ProtustrankaFormatedWithAdress>
    <izvorni_sadrzaj> BORIS KLANFAR j.d.o.o. za trgovinu i usluge, Gornjostupnička 6 B, 10255 Gornji Stupnik zastupanog po punomoćniku Boris Klanfar</izvorni_sadrzaj>
    <derivirana_varijabla naziv="DomainObject.Predmet.ProtustrankaFormatedWithAdress_1"> BORIS KLANFAR j.d.o.o. za trgovinu i usluge, Gornjostupnička 6 B, 10255 Gornji Stupnik zastupanog po punomoćniku Boris Klanfar</derivirana_varijabla>
  </DomainObject.Predmet.ProtustrankaFormatedWithAdress>
  <DomainObject.Predmet.ProtustrankaFormatedWithAdressOIB>
    <izvorni_sadrzaj> BORIS KLANFAR j.d.o.o. za trgovinu i usluge, OIB 77241414676, Gornjostupnička 6 B, 10255 Gornji Stupnik zastupanog po punomoćniku Boris Klanfar</izvorni_sadrzaj>
    <derivirana_varijabla naziv="DomainObject.Predmet.ProtustrankaFormatedWithAdressOIB_1"> BORIS KLANFAR j.d.o.o. za trgovinu i usluge, OIB 77241414676, Gornjostupnička 6 B, 10255 Gornji Stupnik zastupanog po punomoćniku Boris Klanfar</derivirana_varijabla>
  </DomainObject.Predmet.ProtustrankaFormatedWithAdressOIB>
  <DomainObject.Predmet.ProtustrankaWithAdress>
    <izvorni_sadrzaj>BORIS KLANFAR j.d.o.o. za trgovinu i usluge Gornjostupnička 6 B, 10255 Gornji Stupnik</izvorni_sadrzaj>
    <derivirana_varijabla naziv="DomainObject.Predmet.ProtustrankaWithAdress_1">BORIS KLANFAR j.d.o.o. za trgovinu i usluge Gornjostupnička 6 B, 10255 Gornji Stupnik</derivirana_varijabla>
  </DomainObject.Predmet.ProtustrankaWithAdress>
  <DomainObject.Predmet.ProtustrankaWithAdressOIB>
    <izvorni_sadrzaj>BORIS KLANFAR j.d.o.o. za trgovinu i usluge, OIB 77241414676, Gornjostupnička 6 B, 10255 Gornji Stupnik</izvorni_sadrzaj>
    <derivirana_varijabla naziv="DomainObject.Predmet.ProtustrankaWithAdressOIB_1">BORIS KLANFAR j.d.o.o. za trgovinu i usluge, OIB 77241414676, Gornjostupnička 6 B, 10255 Gornji Stupnik</derivirana_varijabla>
  </DomainObject.Predmet.ProtustrankaWithAdressOIB>
  <DomainObject.Predmet.ProtustrankaNazivFormated>
    <izvorni_sadrzaj>BORIS KLANFAR j.d.o.o. za trgovinu i usluge</izvorni_sadrzaj>
    <derivirana_varijabla naziv="DomainObject.Predmet.ProtustrankaNazivFormated_1">BORIS KLANFAR j.d.o.o. za trgovinu i usluge</derivirana_varijabla>
  </DomainObject.Predmet.ProtustrankaNazivFormated>
  <DomainObject.Predmet.ProtustrankaNazivFormatedOIB>
    <izvorni_sadrzaj>BORIS KLANFAR j.d.o.o. za trgovinu i usluge, OIB 77241414676</izvorni_sadrzaj>
    <derivirana_varijabla naziv="DomainObject.Predmet.ProtustrankaNazivFormatedOIB_1">BORIS KLANFAR j.d.o.o. za trgovinu i usluge, OIB 77241414676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KLANFAR j.d.o.o. za trgovinu i usluge zastupanog po punomoćniku Boris Klanfar</item>
    </izvorni_sadrzaj>
    <derivirana_varijabla naziv="DomainObject.Predmet.ProtuStrankaListFormated_1">
      <item>BORIS KLANFAR j.d.o.o. za trgovinu i usluge zastupanog po punomoćniku Boris Klanfar</item>
    </derivirana_varijabla>
  </DomainObject.Predmet.ProtuStrankaListFormated>
  <DomainObject.Predmet.ProtuStrankaListFormatedOIB>
    <izvorni_sadrzaj>
      <item>BORIS KLANFAR j.d.o.o. za trgovinu i usluge, OIB 77241414676 zastupanog po punomoćniku Boris Klanfar</item>
    </izvorni_sadrzaj>
    <derivirana_varijabla naziv="DomainObject.Predmet.ProtuStrankaListFormatedOIB_1">
      <item>BORIS KLANFAR j.d.o.o. za trgovinu i usluge, OIB 77241414676 zastupanog po punomoćniku Boris Klanfar</item>
    </derivirana_varijabla>
  </DomainObject.Predmet.ProtuStrankaListFormatedOIB>
  <DomainObject.Predmet.ProtuStrankaListFormatedWithAdress>
    <izvorni_sadrzaj>
      <item>BORIS KLANFAR j.d.o.o. za trgovinu i usluge, Gornjostupnička 6 B, 10255 Gornji Stupnik zastupanog po punomoćniku Boris Klanfar</item>
    </izvorni_sadrzaj>
    <derivirana_varijabla naziv="DomainObject.Predmet.ProtuStrankaListFormatedWithAdress_1">
      <item>BORIS KLANFAR j.d.o.o. za trgovinu i usluge, Gornjostupnička 6 B, 10255 Gornji Stupnik zastupanog po punomoćniku Boris Klanfar</item>
    </derivirana_varijabla>
  </DomainObject.Predmet.ProtuStrankaListFormatedWithAdress>
  <DomainObject.Predmet.ProtuStrankaListFormatedWithAdressOIB>
    <izvorni_sadrzaj>
      <item>BORIS KLANFAR j.d.o.o. za trgovinu i usluge, OIB 77241414676, Gornjostupnička 6 B, 10255 Gornji Stupnik zastupanog po punomoćniku Boris Klanfar</item>
    </izvorni_sadrzaj>
    <derivirana_varijabla naziv="DomainObject.Predmet.ProtuStrankaListFormatedWithAdressOIB_1">
      <item>BORIS KLANFAR j.d.o.o. za trgovinu i usluge, OIB 77241414676, Gornjostupnička 6 B, 10255 Gornji Stupnik zastupanog po punomoćniku Boris Klanfar</item>
    </derivirana_varijabla>
  </DomainObject.Predmet.ProtuStrankaListFormatedWithAdressOIB>
  <DomainObject.Predmet.ProtuStrankaListNazivFormated>
    <izvorni_sadrzaj>
      <item>BORIS KLANFAR j.d.o.o. za trgovinu i usluge</item>
    </izvorni_sadrzaj>
    <derivirana_varijabla naziv="DomainObject.Predmet.ProtuStrankaListNazivFormated_1">
      <item>BORIS KLANFAR j.d.o.o. za trgovinu i usluge</item>
    </derivirana_varijabla>
  </DomainObject.Predmet.ProtuStrankaListNazivFormated>
  <DomainObject.Predmet.ProtuStrankaListNazivFormatedOIB>
    <izvorni_sadrzaj>
      <item>BORIS KLANFAR j.d.o.o. za trgovinu i usluge, OIB 77241414676</item>
    </izvorni_sadrzaj>
    <derivirana_varijabla naziv="DomainObject.Predmet.ProtuStrankaListNazivFormatedOIB_1">
      <item>BORIS KLANFAR j.d.o.o. za trgovinu i usluge, OIB 77241414676</item>
    </derivirana_varijabla>
  </DomainObject.Predmet.ProtuStrankaListNazivFormatedOIB>
  <DomainObject.Predmet.OstaliListFormated>
    <izvorni_sadrzaj>
      <item>Boris Klanfar punomoćnik sudionika u postupku BORIS KLANFAR j.d.o.o. za trgovinu i usluge</item>
    </izvorni_sadrzaj>
    <derivirana_varijabla naziv="DomainObject.Predmet.OstaliListFormated_1">
      <item>Boris Klanfar punomoćnik sudionika u postupku BORIS KLANFAR j.d.o.o. za trgovinu i usluge</item>
    </derivirana_varijabla>
  </DomainObject.Predmet.OstaliListFormated>
  <DomainObject.Predmet.OstaliListFormatedOIB>
    <izvorni_sadrzaj>
      <item>Boris Klanfar, OIB 73016800529 punomoćnik sudionika u postupku BORIS KLANFAR j.d.o.o. za trgovinu i usluge</item>
    </izvorni_sadrzaj>
    <derivirana_varijabla naziv="DomainObject.Predmet.OstaliListFormatedOIB_1">
      <item>Boris Klanfar, OIB 73016800529 punomoćnik sudionika u postupku BORIS KLANFAR j.d.o.o. za trgovinu i usluge</item>
    </derivirana_varijabla>
  </DomainObject.Predmet.OstaliListFormatedOIB>
  <DomainObject.Predmet.OstaliListFormatedWithAdress>
    <izvorni_sadrzaj>
      <item>Boris Klanfar, Gornjostupnička 6b, 10255 Gornji Stupnik punomoćnik sudionika u postupku BORIS KLANFAR j.d.o.o. za trgovinu i usluge</item>
    </izvorni_sadrzaj>
    <derivirana_varijabla naziv="DomainObject.Predmet.OstaliListFormatedWithAdress_1">
      <item>Boris Klanfar, Gornjostupnička 6b, 10255 Gornji Stupnik punomoćnik sudionika u postupku BORIS KLANFAR j.d.o.o. za trgovinu i usluge</item>
    </derivirana_varijabla>
  </DomainObject.Predmet.OstaliListFormatedWithAdress>
  <DomainObject.Predmet.OstaliListFormatedWithAdressOIB>
    <izvorni_sadrzaj>
      <item>Boris Klanfar, OIB 73016800529, Gornjostupnička 6b, 10255 Gornji Stupnik punomoćnik sudionika u postupku BORIS KLANFAR j.d.o.o. za trgovinu i usluge</item>
    </izvorni_sadrzaj>
    <derivirana_varijabla naziv="DomainObject.Predmet.OstaliListFormatedWithAdressOIB_1">
      <item>Boris Klanfar, OIB 73016800529, Gornjostupnička 6b, 10255 Gornji Stupnik punomoćnik sudionika u postupku BORIS KLANFAR j.d.o.o. za trgovinu i usluge</item>
    </derivirana_varijabla>
  </DomainObject.Predmet.OstaliListFormatedWithAdressOIB>
  <DomainObject.Predmet.OstaliListNazivFormated>
    <izvorni_sadrzaj>
      <item>Boris Klanfar</item>
    </izvorni_sadrzaj>
    <derivirana_varijabla naziv="DomainObject.Predmet.OstaliListNazivFormated_1">
      <item>Boris Klanfar</item>
    </derivirana_varijabla>
  </DomainObject.Predmet.OstaliListNazivFormated>
  <DomainObject.Predmet.OstaliListNazivFormatedOIB>
    <izvorni_sadrzaj>
      <item>Boris Klanfar, OIB 73016800529</item>
    </izvorni_sadrzaj>
    <derivirana_varijabla naziv="DomainObject.Predmet.OstaliListNazivFormatedOIB_1">
      <item>Boris Klanfar, OIB 73016800529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KLANFAR j.d.o.o. za trgovinu i usluge</izvorni_sadrzaj>
    <derivirana_varijabla naziv="DomainObject.Predmet.ProtustrankaIDrugi_1">BORIS KLANFAR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KLANFAR j.d.o.o. za trgovinu i usluge, OIB 77241414676, Gornjostupnička 6 B, 10255 Gornji Stupnik</izvorni_sadrzaj>
    <derivirana_varijabla naziv="DomainObject.Predmet.ProtustrankaIDrugiAdressOIB_1">BORIS KLANFAR j.d.o.o. za trgovinu i usluge, OIB 77241414676, Gornjostupnička 6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BORIS KLANFAR j.d.o.o. za trgovinu i usluge</item>
      <item>Boris Klanfar</item>
    </izvorni_sadrzaj>
    <derivirana_varijabla naziv="DomainObject.Predmet.SudioniciListNaziv_1">
      <item>FINA Regionalni centar Zagreb</item>
      <item>BORIS KLANFAR j.d.o.o. za trgovinu i usluge</item>
      <item>Boris Klanfar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izvorni_sadrzaj>
    <derivirana_varijabla naziv="DomainObject.Predmet.SudioniciListAdressOIB_1">
      <item>FINA Regionalni centar Zagreb, OIB 85821130368, Trg svibanjskih žrtava 1995. br. 1,10000 Zagreb</item>
      <item>BORIS KLANFAR j.d.o.o. za trgovinu i usluge, OIB 77241414676, Gornjostupnička 6 B,10255 Gornji Stupnik</item>
      <item>Boris Klanfar, OIB 73016800529, Gornjostupnička 6b,10255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77241414676</item>
      <item>, OIB 73016800529</item>
    </izvorni_sadrzaj>
    <derivirana_varijabla naziv="DomainObject.Predmet.SudioniciListNazivOIB_1">
      <item>, OIB 85821130368</item>
      <item>, OIB 77241414676</item>
      <item>, OIB 73016800529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2929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2017-10-05T07:52:00Z</dcterms:created>
  <dc:creator>rsticn</dc:creator>
  <cp:lastModifiedBy>Monika Grbac</cp:lastModifiedBy>
  <cp:lastPrinted>2017-10-05T07:55:00Z</cp:lastPrinted>
  <dcterms:modified xmlns:xsi="http://www.w3.org/2001/XMLSchema-instance" xsi:type="dcterms:W3CDTF">2017-10-05T07:56:00Z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