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6f2f" w14:paraId="5e76f2f" w:rsidRDefault="00AE649C" w:rsidP="00FA5B5E" w:rsidR="00AE649C" w:rsidRPr="00B76F3C">
      <w:pPr>
        <w:pStyle w:val="Naslov3"/>
        <w15:collapsed w:val="false"/>
      </w:pPr>
    </w:p>
    <w:p w:rsidRDefault="002D4058" w:rsidP="002D4058" w:rsidR="002D4058" w:rsidRPr="002D405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ind w:firstLine="708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>REPUBLIKA HRVATSKA</w:t>
      </w:r>
      <w:r w:rsidRPr="002D4058">
        <w:rPr>
          <w:rFonts w:cs="Times New Roman" w:eastAsia="Times New Roman"/>
          <w:lang w:eastAsia="hr-HR"/>
        </w:rPr>
        <w:tab/>
        <w:t xml:space="preserve">                                      Poslovni broj: 3. St-860/2016-5</w:t>
      </w:r>
    </w:p>
    <w:p w:rsidRDefault="002D4058" w:rsidP="002D4058" w:rsidR="002D4058" w:rsidRPr="002D4058">
      <w:pPr>
        <w:spacing w:after="0"/>
        <w:ind w:firstLine="708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>Zadar, Dr. Franje Tuđmana 35</w:t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  <w:t xml:space="preserve">        </w:t>
      </w:r>
    </w:p>
    <w:p w:rsidRDefault="002D4058" w:rsidP="002D4058" w:rsidR="002D4058" w:rsidRPr="002D4058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D4058" w:rsidP="002D4058" w:rsidR="002D4058" w:rsidRPr="002D405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jc w:val="right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2D4058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2D4058">
        <w:rPr>
          <w:rFonts w:cs="Times New Roman" w:eastAsia="Times New Roman"/>
          <w:lang w:eastAsia="hr-HR"/>
        </w:rPr>
        <w:t>Regionalni centar Split, Podružnica Zadar,</w:t>
      </w:r>
    </w:p>
    <w:p w:rsidRDefault="002D4058" w:rsidP="002D4058" w:rsidR="002D4058" w:rsidRPr="002D405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2D4058">
        <w:rPr>
          <w:rFonts w:cs="Times New Roman" w:eastAsia="Times New Roman"/>
          <w:lang w:eastAsia="hr-HR"/>
        </w:rPr>
        <w:t xml:space="preserve"> Ivana Danila 4</w:t>
      </w:r>
    </w:p>
    <w:p w:rsidRDefault="002D4058" w:rsidP="002D4058" w:rsidR="002D4058" w:rsidRPr="002D40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D4058" w:rsidP="002D4058" w:rsidR="002D4058" w:rsidRPr="002D40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D4058" w:rsidP="002D4058" w:rsidR="002D4058" w:rsidRPr="002D40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2D4058">
        <w:rPr>
          <w:rFonts w:cs="Times New Roman" w:eastAsia="Times New Roman"/>
          <w:lang w:eastAsia="hr-HR"/>
        </w:rPr>
        <w:t>posl</w:t>
      </w:r>
      <w:proofErr w:type="spellEnd"/>
      <w:r w:rsidRPr="002D4058">
        <w:rPr>
          <w:rFonts w:cs="Times New Roman" w:eastAsia="Times New Roman"/>
          <w:lang w:eastAsia="hr-HR"/>
        </w:rPr>
        <w:t xml:space="preserve">. broj gornji od 17. lipnja 2016. koje se u privitku dostavlja, pozvani ste na ročišta od 5. srpnja 2016. radi očitovanja o prijedlogu i utvrđivanja pretpostavki za otvaranje stečajnog postupka nad dužnikom RTINA, d.o.o. sa sjedištem u </w:t>
      </w:r>
      <w:proofErr w:type="spellStart"/>
      <w:r w:rsidRPr="002D4058">
        <w:rPr>
          <w:rFonts w:cs="Times New Roman" w:eastAsia="Times New Roman"/>
          <w:lang w:eastAsia="hr-HR"/>
        </w:rPr>
        <w:t>Rtini</w:t>
      </w:r>
      <w:proofErr w:type="spellEnd"/>
      <w:r w:rsidRPr="002D4058">
        <w:rPr>
          <w:rFonts w:cs="Times New Roman" w:eastAsia="Times New Roman"/>
          <w:lang w:eastAsia="hr-HR"/>
        </w:rPr>
        <w:t xml:space="preserve">, (Općina Ražanac) </w:t>
      </w:r>
      <w:proofErr w:type="spellStart"/>
      <w:r w:rsidRPr="002D4058">
        <w:rPr>
          <w:rFonts w:cs="Times New Roman" w:eastAsia="Times New Roman"/>
          <w:lang w:eastAsia="hr-HR"/>
        </w:rPr>
        <w:t>Rtina</w:t>
      </w:r>
      <w:proofErr w:type="spellEnd"/>
      <w:r w:rsidRPr="002D4058">
        <w:rPr>
          <w:rFonts w:cs="Times New Roman" w:eastAsia="Times New Roman"/>
          <w:lang w:eastAsia="hr-HR"/>
        </w:rPr>
        <w:t xml:space="preserve"> </w:t>
      </w:r>
      <w:proofErr w:type="spellStart"/>
      <w:r w:rsidRPr="002D4058">
        <w:rPr>
          <w:rFonts w:cs="Times New Roman" w:eastAsia="Times New Roman"/>
          <w:lang w:eastAsia="hr-HR"/>
        </w:rPr>
        <w:t>bb</w:t>
      </w:r>
      <w:proofErr w:type="spellEnd"/>
      <w:r w:rsidRPr="002D4058">
        <w:rPr>
          <w:rFonts w:cs="Times New Roman" w:eastAsia="Times New Roman"/>
          <w:lang w:eastAsia="hr-HR"/>
        </w:rPr>
        <w:t>, OIB:76532823656.</w:t>
      </w:r>
    </w:p>
    <w:p w:rsidRDefault="002D4058" w:rsidP="002D4058" w:rsidR="002D4058" w:rsidRPr="002D40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jc w:val="both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4.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2D4058" w:rsidP="002D4058" w:rsidR="002D4058" w:rsidRPr="002D4058">
      <w:pPr>
        <w:spacing w:after="0"/>
        <w:jc w:val="both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 xml:space="preserve"> </w:t>
      </w:r>
    </w:p>
    <w:p w:rsidRDefault="002D4058" w:rsidP="002D4058" w:rsidR="002D4058" w:rsidRPr="002D4058">
      <w:pPr>
        <w:spacing w:after="0"/>
        <w:jc w:val="both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2D4058">
        <w:rPr>
          <w:rFonts w:cs="Times New Roman" w:eastAsia="Times New Roman"/>
          <w:lang w:eastAsia="hr-HR"/>
        </w:rPr>
        <w:t>faxa</w:t>
      </w:r>
      <w:proofErr w:type="spellEnd"/>
      <w:r w:rsidRPr="002D4058">
        <w:rPr>
          <w:rFonts w:cs="Times New Roman" w:eastAsia="Times New Roman"/>
          <w:lang w:eastAsia="hr-HR"/>
        </w:rPr>
        <w:t xml:space="preserve"> ovog suda broj 023/292-055.</w:t>
      </w:r>
    </w:p>
    <w:p w:rsidRDefault="002D4058" w:rsidP="002D4058" w:rsidR="002D4058" w:rsidRPr="002D40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</w:p>
    <w:p w:rsidRDefault="002D4058" w:rsidP="002D4058" w:rsidR="002D4058" w:rsidRPr="002D4058">
      <w:pPr>
        <w:spacing w:after="0"/>
        <w:jc w:val="center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 xml:space="preserve">U Zadru 17. lipnja 2016. </w:t>
      </w:r>
    </w:p>
    <w:p w:rsidRDefault="002D4058" w:rsidP="002D4058" w:rsidR="002D4058" w:rsidRPr="002D40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rPr>
          <w:rFonts w:cs="Times New Roman" w:eastAsia="Times New Roman"/>
          <w:lang w:eastAsia="hr-HR"/>
        </w:rPr>
      </w:pPr>
    </w:p>
    <w:p w:rsidRDefault="002D4058" w:rsidP="002D4058" w:rsidR="002D4058" w:rsidRPr="002D4058">
      <w:pPr>
        <w:spacing w:after="0"/>
        <w:jc w:val="right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2D4058" w:rsidP="002D4058" w:rsidR="002D4058" w:rsidRPr="002D4058">
      <w:pPr>
        <w:spacing w:after="0"/>
        <w:ind w:firstLine="708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 xml:space="preserve">                                 </w:t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</w:r>
      <w:r w:rsidRPr="002D4058">
        <w:rPr>
          <w:rFonts w:cs="Times New Roman" w:eastAsia="Times New Roman"/>
          <w:lang w:eastAsia="hr-HR"/>
        </w:rPr>
        <w:tab/>
        <w:t xml:space="preserve">    Sutkinja:</w:t>
      </w:r>
    </w:p>
    <w:p w:rsidRDefault="002D4058" w:rsidP="002D4058" w:rsidR="002D4058" w:rsidRPr="002D4058">
      <w:pPr>
        <w:spacing w:after="0"/>
        <w:jc w:val="right"/>
        <w:rPr>
          <w:rFonts w:cs="Times New Roman" w:eastAsia="Times New Roman"/>
          <w:lang w:eastAsia="hr-HR"/>
        </w:rPr>
      </w:pPr>
      <w:r w:rsidRPr="002D4058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2D405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058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595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>St-860/2016-5</izvorni_sadrzaj>
    <derivirana_varijabla naziv="DomainObject.Oznaka_1">St-860/2016-5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RTINA, društvo s ograničenom odgovornošću za trgovinu,ugostiteljstvo i promet</izvorni_sadrzaj>
    <derivirana_varijabla naziv="DomainObject.Predmet.ProtustrankaFormated_1">  RTINA, društvo s ograničenom odgovornošću za trgovinu,ugostiteljstvo i promet</derivirana_varijabla>
  </DomainObject.Predmet.ProtustrankaFormated>
  <DomainObject.Predmet.ProtustrankaFormatedOIB>
    <izvorni_sadrzaj>  RTINA, društvo s ograničenom odgovornošću za trgovinu,ugostiteljstvo i promet, OIB 76532823656</izvorni_sadrzaj>
    <derivirana_varijabla naziv="DomainObject.Predmet.ProtustrankaFormatedOIB_1">  RTINA, društvo s ograničenom odgovornošću za trgovinu,ugostiteljstvo i promet, OIB 76532823656</derivirana_varijabla>
  </DomainObject.Predmet.ProtustrankaFormatedOIB>
  <DomainObject.Predmet.ProtustrankaFormatedWithAdress>
    <izvorni_sadrzaj> RTINA, društvo s ograničenom odgovornošću za trgovinu,ugostiteljstvo i promet, /bb, 23248 Rtina</izvorni_sadrzaj>
    <derivirana_varijabla naziv="DomainObject.Predmet.ProtustrankaFormatedWithAdress_1"> RTINA, društvo s ograničenom odgovornošću za trgovinu,ugostiteljstvo i promet, /bb, 23248 Rtina</derivirana_varijabla>
  </DomainObject.Predmet.ProtustrankaFormatedWithAdress>
  <DomainObject.Predmet.ProtustrankaFormatedWithAdressOIB>
    <izvorni_sadrzaj> RTINA, društvo s ograničenom odgovornošću za trgovinu,ugostiteljstvo i promet, OIB 76532823656, /bb, 23248 Rtina</izvorni_sadrzaj>
    <derivirana_varijabla naziv="DomainObject.Predmet.ProtustrankaFormatedWithAdressOIB_1"> RTINA, društvo s ograničenom odgovornošću za trgovinu,ugostiteljstvo i promet, OIB 76532823656, /bb, 23248 Rtina</derivirana_varijabla>
  </DomainObject.Predmet.ProtustrankaFormatedWithAdressOIB>
  <DomainObject.Predmet.ProtustrankaWithAdress>
    <izvorni_sadrzaj>RTINA, društvo s ograničenom odgovornošću za trgovinu,ugostiteljstvo i promet /bb, 23248 Rtina</izvorni_sadrzaj>
    <derivirana_varijabla naziv="DomainObject.Predmet.ProtustrankaWithAdress_1">RTINA, društvo s ograničenom odgovornošću za trgovinu,ugostiteljstvo i promet /bb, 23248 Rtina</derivirana_varijabla>
  </DomainObject.Predmet.ProtustrankaWithAdress>
  <DomainObject.Predmet.ProtustrankaWithAdressOIB>
    <izvorni_sadrzaj>RTINA, društvo s ograničenom odgovornošću za trgovinu,ugostiteljstvo i promet, OIB 76532823656, /bb, 23248 Rtina</izvorni_sadrzaj>
    <derivirana_varijabla naziv="DomainObject.Predmet.ProtustrankaWithAdressOIB_1">RTINA, društvo s ograničenom odgovornošću za trgovinu,ugostiteljstvo i promet, OIB 76532823656, /bb, 23248 Rtina</derivirana_varijabla>
  </DomainObject.Predmet.ProtustrankaWithAdressOIB>
  <DomainObject.Predmet.ProtustrankaNazivFormated>
    <izvorni_sadrzaj>RTINA, društvo s ograničenom odgovornošću za trgovinu,ugostiteljstvo i promet</izvorni_sadrzaj>
    <derivirana_varijabla naziv="DomainObject.Predmet.ProtustrankaNazivFormated_1">RTINA, društvo s ograničenom odgovornošću za trgovinu,ugostiteljstvo i promet</derivirana_varijabla>
  </DomainObject.Predmet.ProtustrankaNazivFormated>
  <DomainObject.Predmet.ProtustrankaNazivFormatedOIB>
    <izvorni_sadrzaj>RTINA, društvo s ograničenom odgovornošću za trgovinu,ugostiteljstvo i promet, OIB 76532823656</izvorni_sadrzaj>
    <derivirana_varijabla naziv="DomainObject.Predmet.ProtustrankaNazivFormatedOIB_1">RTINA, društvo s ograničenom odgovornošću za trgovinu,ugostiteljstvo i promet, OIB 76532823656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Nenad Vranković; Marina Vranković</izvorni_sadrzaj>
    <derivirana_varijabla naziv="DomainObject.Predmet.StrankaFormated_1">  Financijska agencija; Nenad Vranković; Marina Vranković</derivirana_varijabla>
  </DomainObject.Predmet.StrankaFormated>
  <DomainObject.Predmet.StrankaFormatedOIB>
    <izvorni_sadrzaj>  Financijska agencija, OIB 85821130368; Nenad Vranković, OIB 68153781910; Marina Vranković, OIB 16133072719</izvorni_sadrzaj>
    <derivirana_varijabla naziv="DomainObject.Predmet.StrankaFormatedOIB_1">  Financijska agencija, OIB 85821130368; Nenad Vranković, OIB 68153781910; Marina Vranković, OIB 16133072719</derivirana_varijabla>
  </DomainObject.Predmet.StrankaFormatedOIB>
  <DomainObject.Predmet.StrankaFormatedWithAdress>
    <izvorni_sadrzaj> Financijska agencija, Ivana Danila 4, 23000 Zadar; Nenad Vranković, RTINA I 223 (ranije: RTINA, RTINA, 90), 23248 Rtina; Marina Vranković, RTINA I 223 (ranije: RTINA, RTINA, 90), 23248 Rtina</izvorni_sadrzaj>
    <derivirana_varijabla naziv="DomainObject.Predmet.StrankaFormatedWithAdress_1"> Financijska agencija, Ivana Danila 4, 23000 Zadar; Nenad Vranković, RTINA I 223 (ranije: RTINA, RTINA, 90), 23248 Rtina; Marina Vranković, RTINA I 223 (ranije: RTINA, RTINA, 90), 23248 Rtina</derivirana_varijabla>
  </DomainObject.Predmet.StrankaFormatedWithAdress>
  <DomainObject.Predmet.StrankaFormatedWithAdressOIB>
    <izvorni_sadrzaj> Financijska agencija, OIB 85821130368, Ivana Danila 4, 23000 Zadar; Nenad Vranković, OIB 68153781910, RTINA I 223 (ranije: RTINA, RTINA, 90), 23248 Rtina; Marina Vranković, OIB 16133072719, RTINA I 223 (ranije: RTINA, RTINA, 90), 23248 Rtina</izvorni_sadrzaj>
    <derivirana_varijabla naziv="DomainObject.Predmet.StrankaFormatedWithAdressOIB_1"> Financijska agencija, OIB 85821130368, Ivana Danila 4, 23000 Zadar; Nenad Vranković, OIB 68153781910, RTINA I 223 (ranije: RTINA, RTINA, 90), 23248 Rtina; Marina Vranković, OIB 16133072719, RTINA I 223 (ranije: RTINA, RTINA, 90), 23248 Rtina</derivirana_varijabla>
  </DomainObject.Predmet.StrankaFormatedWithAdressOIB>
  <DomainObject.Predmet.StrankaWithAdress>
    <izvorni_sadrzaj>Financijska agencija Ivana Danila 4,23000 Zadar,Nenad Vranković RTINA I 223 (ranije: RTINA, RTINA, 90),23248 Rtina,Marina Vranković RTINA I 223 (ranije: RTINA, RTINA, 90),23248 Rtina</izvorni_sadrzaj>
    <derivirana_varijabla naziv="DomainObject.Predmet.StrankaWithAdress_1">Financijska agencija Ivana Danila 4,23000 Zadar,Nenad Vranković RTINA I 223 (ranije: RTINA, RTINA, 90),23248 Rtina,Marina Vranković RTINA I 223 (ranije: RTINA, RTINA, 90),23248 Rtina</derivirana_varijabla>
  </DomainObject.Predmet.StrankaWithAdress>
  <DomainObject.Predmet.StrankaWithAdressOIB>
    <izvorni_sadrzaj>Financijska agencija, OIB 85821130368, Ivana Danila 4,23000 Zadar,Nenad Vranković, OIB 68153781910, RTINA I 223 (ranije: RTINA, RTINA, 90),23248 Rtina,Marina Vranković, OIB 16133072719, RTINA I 223 (ranije: RTINA, RTINA, 90),23248 Rtina</izvorni_sadrzaj>
    <derivirana_varijabla naziv="DomainObject.Predmet.StrankaWithAdressOIB_1">Financijska agencija, OIB 85821130368, Ivana Danila 4,23000 Zadar,Nenad Vranković, OIB 68153781910, RTINA I 223 (ranije: RTINA, RTINA, 90),23248 Rtina,Marina Vranković, OIB 16133072719, RTINA I 223 (ranije: RTINA, RTINA, 90),23248 Rtina</derivirana_varijabla>
  </DomainObject.Predmet.StrankaWithAdressOIB>
  <DomainObject.Predmet.StrankaNazivFormated>
    <izvorni_sadrzaj>Financijska agencija,Nenad Vranković,Marina Vranković</izvorni_sadrzaj>
    <derivirana_varijabla naziv="DomainObject.Predmet.StrankaNazivFormated_1">Financijska agencija,Nenad Vranković,Marina Vranković</derivirana_varijabla>
  </DomainObject.Predmet.StrankaNazivFormated>
  <DomainObject.Predmet.StrankaNazivFormatedOIB>
    <izvorni_sadrzaj>Financijska agencija, OIB 85821130368,Nenad Vranković, OIB 68153781910,Marina Vranković, OIB 16133072719</izvorni_sadrzaj>
    <derivirana_varijabla naziv="DomainObject.Predmet.StrankaNazivFormatedOIB_1">Financijska agencija, OIB 85821130368,Nenad Vranković, OIB 68153781910,Marina Vranković, OIB 16133072719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591071.29</izvorni_sadrzaj>
    <derivirana_varijabla naziv="DomainObject.Predmet.TrenutnaVrijednost_1">591071.29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Nenad Vranković</item>
      <item>Marina Vranković</item>
    </izvorni_sadrzaj>
    <derivirana_varijabla naziv="DomainObject.Predmet.StrankaListFormated_1">
      <item>Financijska agencija</item>
      <item>Nenad Vranković</item>
      <item>Marina Vranković</item>
    </derivirana_varijabla>
  </DomainObject.Predmet.StrankaListFormated>
  <DomainObject.Predmet.StrankaList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FormatedOIB_1">
      <item>Financijska agencija, OIB 85821130368</item>
      <item>Nenad Vranković, OIB 68153781910</item>
      <item>Marina Vranković, OIB 16133072719</item>
    </derivirana_varijabla>
  </DomainObject.Predmet.StrankaListFormatedOIB>
  <DomainObject.Predmet.StrankaListFormatedWithAdress>
    <izvorni_sadrzaj>
      <item>Financijska agencija, Ivana Danila 4, 23000 Zadar</item>
      <item>Nenad Vranković, RTINA I 223 (ranije: RTINA, RTINA, 90), 23248 Rtina</item>
      <item>Marina Vranković, RTINA I 223 (ranije: RTINA, RTINA, 90), 23248 Rtina</item>
    </izvorni_sadrzaj>
    <derivirana_varijabla naziv="DomainObject.Predmet.StrankaListFormatedWithAdress_1">
      <item>Financijska agencija, Ivana Danila 4, 23000 Zadar</item>
      <item>Nenad Vranković, RTINA I 223 (ranije: RTINA, RTINA, 90), 23248 Rtina</item>
      <item>Marina Vranković, RTINA I 223 (ranije: RTINA, RTINA, 90), 23248 Rtina</item>
    </derivirana_varijabla>
  </DomainObject.Predmet.StrankaListFormatedWithAdress>
  <DomainObject.Predmet.StrankaListFormatedWithAdressOIB>
    <izvorni_sadrzaj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izvorni_sadrzaj>
    <derivirana_varijabla naziv="DomainObject.Predmet.StrankaListFormatedWithAdressOIB_1"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derivirana_varijabla>
  </DomainObject.Predmet.StrankaListFormatedWithAdressOIB>
  <DomainObject.Predmet.StrankaListNazivFormated>
    <izvorni_sadrzaj>
      <item>Financijska agencija</item>
      <item>Nenad Vranković</item>
      <item>Marina Vranković</item>
    </izvorni_sadrzaj>
    <derivirana_varijabla naziv="DomainObject.Predmet.StrankaListNazivFormated_1">
      <item>Financijska agencija</item>
      <item>Nenad Vranković</item>
      <item>Marina Vranković</item>
    </derivirana_varijabla>
  </DomainObject.Predmet.StrankaListNazivFormated>
  <DomainObject.Predmet.StrankaListNaziv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NazivFormatedOIB_1">
      <item>Financijska agencija, OIB 85821130368</item>
      <item>Nenad Vranković, OIB 68153781910</item>
      <item>Marina Vranković, OIB 16133072719</item>
    </derivirana_varijabla>
  </DomainObject.Predmet.StrankaListNazivFormatedOIB>
  <DomainObject.Predmet.ProtuStrankaListFormated>
    <izvorni_sadrzaj>
      <item>RTINA, društvo s ograničenom odgovornošću za trgovinu,ugostiteljstvo i promet</item>
    </izvorni_sadrzaj>
    <derivirana_varijabla naziv="DomainObject.Predmet.ProtuStrankaListFormated_1">
      <item>RTINA, društvo s ograničenom odgovornošću za trgovinu,ugostiteljstvo i promet</item>
    </derivirana_varijabla>
  </DomainObject.Predmet.ProtuStrankaListFormated>
  <DomainObject.Predmet.ProtuStrankaListFormatedOIB>
    <izvorni_sadrzaj>
      <item>RTINA, društvo s ograničenom odgovornošću za trgovinu,ugostiteljstvo i promet, OIB 76532823656</item>
    </izvorni_sadrzaj>
    <derivirana_varijabla naziv="DomainObject.Predmet.ProtuStrankaListFormatedOIB_1">
      <item>RTINA, društvo s ograničenom odgovornošću za trgovinu,ugostiteljstvo i promet, OIB 76532823656</item>
    </derivirana_varijabla>
  </DomainObject.Predmet.ProtuStrankaListFormatedOIB>
  <DomainObject.Predmet.ProtuStrankaListFormatedWithAdress>
    <izvorni_sadrzaj>
      <item>RTINA, društvo s ograničenom odgovornošću za trgovinu,ugostiteljstvo i promet, /bb, 23248 Rtina</item>
    </izvorni_sadrzaj>
    <derivirana_varijabla naziv="DomainObject.Predmet.ProtuStrankaListFormatedWithAdress_1">
      <item>RTINA, društvo s ograničenom odgovornošću za trgovinu,ugostiteljstvo i promet, /bb, 23248 Rtina</item>
    </derivirana_varijabla>
  </DomainObject.Predmet.ProtuStrankaListFormatedWithAdress>
  <DomainObject.Predmet.ProtuStrankaListFormatedWithAdressOIB>
    <izvorni_sadrzaj>
      <item>RTINA, društvo s ograničenom odgovornošću za trgovinu,ugostiteljstvo i promet, OIB 76532823656, /bb, 23248 Rtina</item>
    </izvorni_sadrzaj>
    <derivirana_varijabla naziv="DomainObject.Predmet.ProtuStrankaListFormatedWithAdressOIB_1">
      <item>RTINA, društvo s ograničenom odgovornošću za trgovinu,ugostiteljstvo i promet, OIB 76532823656, /bb, 23248 Rtina</item>
    </derivirana_varijabla>
  </DomainObject.Predmet.ProtuStrankaListFormatedWithAdressOIB>
  <DomainObject.Predmet.ProtuStrankaListNazivFormated>
    <izvorni_sadrzaj>
      <item>RTINA, društvo s ograničenom odgovornošću za trgovinu,ugostiteljstvo i promet</item>
    </izvorni_sadrzaj>
    <derivirana_varijabla naziv="DomainObject.Predmet.ProtuStrankaListNazivFormated_1">
      <item>RTINA, društvo s ograničenom odgovornošću za trgovinu,ugostiteljstvo i promet</item>
    </derivirana_varijabla>
  </DomainObject.Predmet.ProtuStrankaListNazivFormated>
  <DomainObject.Predmet.ProtuStrankaListNazivFormatedOIB>
    <izvorni_sadrzaj>
      <item>RTINA, društvo s ograničenom odgovornošću za trgovinu,ugostiteljstvo i promet, OIB 76532823656</item>
    </izvorni_sadrzaj>
    <derivirana_varijabla naziv="DomainObject.Predmet.ProtuStrankaListNazivFormatedOIB_1">
      <item>RTINA, društvo s ograničenom odgovornošću za trgovinu,ugostiteljstvo i promet, OIB 76532823656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St-860/2016-5</izvorni_sadrzaj>
    <derivirana_varijabla naziv="DomainObject.PoslovniBrojDokumenta_1">St-860/2016-5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RTINA, društvo s ograničenom odgovornošću za trgovinu,ugostiteljstvo i promet</izvorni_sadrzaj>
    <derivirana_varijabla naziv="DomainObject.Predmet.ProtustrankaIDrugi_1">RTINA, društvo s ograničenom odgovornošću za trgovinu,ugostiteljstvo i promet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RTINA, društvo s ograničenom odgovornošću za trgovinu,ugostiteljstvo i promet, OIB 76532823656, /bb, 23248 Rtina</izvorni_sadrzaj>
    <derivirana_varijabla naziv="DomainObject.Predmet.ProtustrankaIDrugiAdressOIB_1">RTINA, društvo s ograničenom odgovornošću za trgovinu,ugostiteljstvo i promet, OIB 76532823656, /bb,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RTINA, društvo s ograničenom odgovornošću za trgovinu,ugostiteljstvo i promet</item>
      <item>Nenad Vranković</item>
      <item>Marina Vranković</item>
    </izvorni_sadrzaj>
    <derivirana_varijabla naziv="DomainObject.Predmet.SudioniciListNaziv_1">
      <item>Financijska agencija</item>
      <item>RTINA, društvo s ograničenom odgovornošću za trgovinu,ugostiteljstvo i promet</item>
      <item>Nenad Vranković</item>
      <item>Marina Vranković</item>
    </derivirana_varijabla>
  </DomainObject.Predmet.SudioniciListNaziv>
  <DomainObject.Predmet.SudioniciListAdressOIB>
    <izvorni_sadrzaj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izvorni_sadrzaj>
    <derivirana_varijabla naziv="DomainObject.Predmet.SudioniciListAdressOIB_1"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0925A-6651-4D0C-AA55-4DAA7F500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770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2016-06-17T09:32:00Z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