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b5e44" w14:paraId="f2b5e44" w:rsidRDefault="00CE3E5F" w:rsidP="00CE3E5F" w:rsidR="00CE3E5F">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CE3E5F" w:rsidP="00CE3E5F" w:rsidR="00CE3E5F">
      <w:pPr>
        <w:spacing w:after="0"/>
        <w:jc w:val="both"/>
      </w:pPr>
      <w:r>
        <w:t xml:space="preserve">       REPUBLIKA HRVATSKA</w:t>
      </w:r>
    </w:p>
    <w:p w:rsidRDefault="00CE3E5F" w:rsidP="00CE3E5F" w:rsidR="00CE3E5F">
      <w:pPr>
        <w:spacing w:after="0"/>
        <w:jc w:val="both"/>
      </w:pPr>
      <w:r>
        <w:rPr>
          <w:lang w:val="pt-BR"/>
        </w:rPr>
        <w:t>TRGOVA</w:t>
      </w:r>
      <w:r>
        <w:t>Č</w:t>
      </w:r>
      <w:r>
        <w:rPr>
          <w:lang w:val="pt-BR"/>
        </w:rPr>
        <w:t>KI SUD U VARA</w:t>
      </w:r>
      <w:r>
        <w:t>Ž</w:t>
      </w:r>
      <w:r>
        <w:rPr>
          <w:lang w:val="pt-BR"/>
        </w:rPr>
        <w:t>DINU</w:t>
      </w:r>
    </w:p>
    <w:p w:rsidRDefault="00CE3E5F" w:rsidP="00CE3E5F" w:rsidR="00CE3E5F">
      <w:pPr>
        <w:spacing w:after="0"/>
        <w:rPr>
          <w:bCs/>
        </w:rPr>
      </w:pPr>
      <w:r>
        <w:t xml:space="preserve">                      </w:t>
      </w:r>
      <w:r>
        <w:rPr>
          <w:lang w:val="pt-BR"/>
        </w:rPr>
        <w:t>B. Radić 2</w:t>
      </w:r>
      <w:r>
        <w:rPr>
          <w:bCs/>
        </w:rPr>
        <w:t xml:space="preserve">   </w:t>
      </w:r>
    </w:p>
    <w:p w:rsidRDefault="00CE3E5F" w:rsidP="00CE3E5F" w:rsidR="00CE3E5F">
      <w:pPr>
        <w:spacing w:after="0"/>
        <w:jc w:val="both"/>
      </w:pPr>
    </w:p>
    <w:p w:rsidRDefault="00CE3E5F" w:rsidP="00CE3E5F" w:rsidR="00CE3E5F">
      <w:pPr>
        <w:spacing w:after="0"/>
        <w:jc w:val="both"/>
      </w:pPr>
      <w:r>
        <w:t xml:space="preserve">                                                                                                Poslovni broj: 3 St-411/13-95</w:t>
      </w:r>
    </w:p>
    <w:p w:rsidRDefault="00CE3E5F" w:rsidP="00CE3E5F" w:rsidR="00CE3E5F">
      <w:pPr>
        <w:spacing w:after="0"/>
        <w:ind w:firstLine="708" w:left="5664"/>
        <w:rPr>
          <w:b/>
        </w:rPr>
      </w:pPr>
    </w:p>
    <w:p w:rsidRDefault="00CE3E5F" w:rsidP="00CE3E5F" w:rsidR="00CE3E5F">
      <w:pPr>
        <w:spacing w:after="0"/>
        <w:rPr>
          <w:b/>
        </w:rPr>
      </w:pPr>
    </w:p>
    <w:p w:rsidRDefault="00CE3E5F" w:rsidP="00CE3E5F" w:rsidR="00CE3E5F">
      <w:pPr>
        <w:spacing w:after="0"/>
        <w:rPr>
          <w:b/>
        </w:rPr>
      </w:pPr>
    </w:p>
    <w:p w:rsidRDefault="00CE3E5F" w:rsidP="00CE3E5F" w:rsidR="00CE3E5F">
      <w:pPr>
        <w:spacing w:after="0"/>
        <w:jc w:val="center"/>
      </w:pPr>
      <w:r>
        <w:t>R E P U B L I K A   H R V A T S K A</w:t>
      </w:r>
    </w:p>
    <w:p w:rsidRDefault="00CE3E5F" w:rsidP="00CE3E5F" w:rsidR="00CE3E5F">
      <w:pPr>
        <w:spacing w:after="0"/>
        <w:jc w:val="center"/>
      </w:pPr>
    </w:p>
    <w:p w:rsidRDefault="00CE3E5F" w:rsidP="00CE3E5F" w:rsidR="00CE3E5F">
      <w:pPr>
        <w:spacing w:after="0"/>
        <w:jc w:val="center"/>
      </w:pPr>
      <w:r>
        <w:t>R J E Š E N J E</w:t>
      </w:r>
    </w:p>
    <w:p w:rsidRDefault="00CE3E5F" w:rsidP="00CE3E5F" w:rsidR="00CE3E5F">
      <w:pPr>
        <w:spacing w:after="0"/>
        <w:jc w:val="center"/>
      </w:pPr>
    </w:p>
    <w:p w:rsidRDefault="00CE3E5F" w:rsidP="00CE3E5F" w:rsidR="00CE3E5F">
      <w:pPr>
        <w:spacing w:after="0"/>
        <w:jc w:val="both"/>
        <w:rPr>
          <w:b/>
        </w:rPr>
      </w:pPr>
    </w:p>
    <w:p w:rsidRDefault="00CE3E5F" w:rsidP="00CE3E5F" w:rsidR="00CE3E5F">
      <w:pPr>
        <w:spacing w:after="0"/>
        <w:jc w:val="both"/>
      </w:pPr>
      <w:r>
        <w:tab/>
        <w:t xml:space="preserve">TRGOVAČKI SUD U VARAŽDINU, po sucu toga suda Jasni Lekić, kao stečajnom sucu, u stečajnom postupku nad stečajnim dužnikom PIRAMIDA d.o.o. u stečaju, Lopatinec, Vladimira Nazora 18/A, MBS: 070019595, OIB: 59739948193, dana 04. travnja 2017. godine, </w:t>
      </w:r>
    </w:p>
    <w:p w:rsidRDefault="00CE3E5F" w:rsidP="00CE3E5F" w:rsidR="00CE3E5F">
      <w:pPr>
        <w:spacing w:after="0"/>
        <w:jc w:val="both"/>
      </w:pPr>
    </w:p>
    <w:p w:rsidRDefault="00CE3E5F" w:rsidP="00CE3E5F" w:rsidR="00CE3E5F">
      <w:pPr>
        <w:spacing w:after="0"/>
        <w:jc w:val="center"/>
      </w:pPr>
      <w:r>
        <w:t>r i j e š i o     j e</w:t>
      </w:r>
    </w:p>
    <w:p w:rsidRDefault="00CE3E5F" w:rsidP="00CE3E5F" w:rsidR="00CE3E5F">
      <w:pPr>
        <w:spacing w:after="0"/>
        <w:jc w:val="center"/>
      </w:pPr>
    </w:p>
    <w:p w:rsidRDefault="00CE3E5F" w:rsidP="00CE3E5F" w:rsidR="00CE3E5F">
      <w:pPr>
        <w:spacing w:after="0"/>
        <w:jc w:val="both"/>
      </w:pPr>
    </w:p>
    <w:p w:rsidRDefault="00CE3E5F" w:rsidP="00CE3E5F" w:rsidR="00CE3E5F">
      <w:pPr>
        <w:spacing w:after="0"/>
        <w:jc w:val="both"/>
      </w:pPr>
      <w:r>
        <w:rPr>
          <w:b/>
        </w:rPr>
        <w:tab/>
      </w:r>
      <w:r>
        <w:t>Završno ročište zakazano za dan 07. travnja 2017. u 09,00 sati odgađa se.</w:t>
      </w:r>
    </w:p>
    <w:p w:rsidRDefault="00CE3E5F" w:rsidP="00CE3E5F" w:rsidR="00CE3E5F">
      <w:pPr>
        <w:spacing w:after="0"/>
        <w:jc w:val="both"/>
      </w:pPr>
    </w:p>
    <w:p w:rsidRDefault="00CE3E5F" w:rsidP="00CE3E5F" w:rsidR="00CE3E5F">
      <w:pPr>
        <w:spacing w:after="0"/>
        <w:jc w:val="both"/>
      </w:pPr>
    </w:p>
    <w:p w:rsidRDefault="00CE3E5F" w:rsidP="00CE3E5F" w:rsidR="00CE3E5F">
      <w:pPr>
        <w:spacing w:after="0"/>
        <w:jc w:val="center"/>
      </w:pPr>
      <w:r>
        <w:t>Obrazloženje</w:t>
      </w:r>
    </w:p>
    <w:p w:rsidRDefault="00CE3E5F" w:rsidP="00CE3E5F" w:rsidR="00CE3E5F">
      <w:pPr>
        <w:spacing w:after="0"/>
        <w:jc w:val="center"/>
      </w:pPr>
    </w:p>
    <w:p w:rsidRDefault="00CE3E5F" w:rsidP="00CE3E5F" w:rsidR="00CE3E5F">
      <w:pPr>
        <w:spacing w:after="0"/>
        <w:jc w:val="center"/>
      </w:pPr>
    </w:p>
    <w:p w:rsidRDefault="00CE3E5F" w:rsidP="00CE3E5F" w:rsidR="00CE3E5F">
      <w:pPr>
        <w:spacing w:after="0"/>
        <w:jc w:val="both"/>
      </w:pPr>
      <w:r>
        <w:tab/>
        <w:t>Stečajni upravitelj dostavio je podnesak od 31.3.2017. u kojem navodi da predlaže naknadno ispitno ročište i odgodu završnog ročišta od 7.4.2017. jer su pristigle naknadne prijave tražbina vjerovnika koje je potrebno ispitati na posebnom ispitnom ročištu koje se treba održati prije završnog ročišta. Naknadno zaprimljene tražbine dostavljene su stečajnom upravitelju u zakonom propisanom roku. Predlaže da sud odgodi završno ročište od 7.4.2017. i zakaže naknadno ispitno ročište radi ispitivanja naknadno prijavljenih tražbina vjerovnika II višeg isplatnog reda.</w:t>
      </w:r>
    </w:p>
    <w:p w:rsidRDefault="00CE3E5F" w:rsidP="00CE3E5F" w:rsidR="00CE3E5F">
      <w:pPr>
        <w:spacing w:after="0"/>
        <w:jc w:val="both"/>
      </w:pPr>
      <w:r>
        <w:tab/>
        <w:t>Obzirom na navedeno, sud je donio rješenje kao u izreci.</w:t>
      </w:r>
    </w:p>
    <w:p w:rsidRDefault="00CE3E5F" w:rsidP="00CE3E5F" w:rsidR="00CE3E5F">
      <w:pPr>
        <w:spacing w:after="0"/>
        <w:jc w:val="center"/>
      </w:pPr>
    </w:p>
    <w:p w:rsidRDefault="00CE3E5F" w:rsidP="00CE3E5F" w:rsidR="00CE3E5F">
      <w:pPr>
        <w:spacing w:after="0"/>
        <w:jc w:val="both"/>
      </w:pPr>
    </w:p>
    <w:p w:rsidRDefault="00CE3E5F" w:rsidP="00CE3E5F" w:rsidR="00CE3E5F">
      <w:pPr>
        <w:spacing w:after="0"/>
        <w:jc w:val="both"/>
      </w:pPr>
    </w:p>
    <w:p w:rsidRDefault="00CE3E5F" w:rsidP="00CE3E5F" w:rsidR="00CE3E5F">
      <w:pPr>
        <w:spacing w:after="0"/>
        <w:ind w:left="2832"/>
      </w:pPr>
      <w:r>
        <w:t>U  Varaždinu, 04. travnja 2017. godine</w:t>
      </w:r>
    </w:p>
    <w:p w:rsidRDefault="00CE3E5F" w:rsidP="00CE3E5F" w:rsidR="00CE3E5F">
      <w:pPr>
        <w:spacing w:after="0"/>
        <w:ind w:left="2832"/>
      </w:pPr>
    </w:p>
    <w:p w:rsidRDefault="00CE3E5F" w:rsidP="00CE3E5F" w:rsidR="00CE3E5F">
      <w:pPr>
        <w:spacing w:after="0"/>
      </w:pPr>
    </w:p>
    <w:p w:rsidRDefault="00CE3E5F" w:rsidP="00CE3E5F" w:rsidR="00CE3E5F">
      <w:pPr>
        <w:spacing w:after="0"/>
      </w:pPr>
      <w:r>
        <w:t xml:space="preserve">                                                      </w:t>
      </w:r>
      <w:r>
        <w:tab/>
      </w:r>
      <w:r>
        <w:tab/>
      </w:r>
      <w:r>
        <w:tab/>
      </w:r>
      <w:r>
        <w:tab/>
        <w:t xml:space="preserve">                SUDAC:</w:t>
      </w:r>
    </w:p>
    <w:p w:rsidRDefault="00CE3E5F" w:rsidP="00CE3E5F" w:rsidR="00CE3E5F">
      <w:pPr>
        <w:spacing w:after="0"/>
        <w:ind w:left="2832"/>
      </w:pPr>
    </w:p>
    <w:p w:rsidRDefault="00CE3E5F" w:rsidP="00CE3E5F" w:rsidR="00CE3E5F">
      <w:pPr>
        <w:spacing w:after="0"/>
        <w:ind w:left="2832"/>
      </w:pPr>
      <w:r>
        <w:t xml:space="preserve">            </w:t>
      </w:r>
      <w:r>
        <w:tab/>
      </w:r>
      <w:r>
        <w:tab/>
      </w:r>
      <w:r>
        <w:tab/>
        <w:t xml:space="preserve">             Jasna Lekić</w:t>
      </w:r>
    </w:p>
    <w:p w:rsidRDefault="00CE3E5F" w:rsidP="00CE3E5F" w:rsidR="00CE3E5F">
      <w:pPr>
        <w:spacing w:after="0"/>
        <w:ind w:left="2832"/>
        <w:jc w:val="both"/>
      </w:pPr>
      <w:r>
        <w:lastRenderedPageBreak/>
        <w:t xml:space="preserve">                                      </w:t>
      </w:r>
    </w:p>
    <w:p w:rsidRDefault="00CE3E5F" w:rsidP="00CE3E5F" w:rsidR="00CE3E5F">
      <w:pPr>
        <w:spacing w:after="0"/>
      </w:pPr>
      <w:r>
        <w:tab/>
        <w:t>POUKA O PRAVNOM LIJEKU:</w:t>
      </w:r>
    </w:p>
    <w:p w:rsidRDefault="00CE3E5F" w:rsidP="00CE3E5F" w:rsidR="00CE3E5F">
      <w:pPr>
        <w:spacing w:after="0"/>
        <w:rPr>
          <w:b/>
        </w:rPr>
      </w:pPr>
    </w:p>
    <w:p w:rsidRDefault="00CE3E5F" w:rsidP="00CE3E5F" w:rsidR="00CE3E5F">
      <w:pPr>
        <w:spacing w:after="0"/>
        <w:ind w:firstLine="708"/>
        <w:jc w:val="both"/>
      </w:pPr>
      <w:r>
        <w:t>Protiv ovog rješenja posebna žalba nije dopuštena.</w:t>
      </w:r>
    </w:p>
    <w:p w:rsidRDefault="00CE3E5F" w:rsidP="00CE3E5F" w:rsidR="00CE3E5F">
      <w:pPr>
        <w:spacing w:after="0"/>
        <w:ind w:firstLine="708"/>
        <w:jc w:val="both"/>
      </w:pPr>
    </w:p>
    <w:p w:rsidRDefault="00CE3E5F" w:rsidP="00CE3E5F" w:rsidR="00CE3E5F">
      <w:pPr>
        <w:spacing w:after="0"/>
        <w:ind w:firstLine="708"/>
        <w:jc w:val="both"/>
      </w:pPr>
    </w:p>
    <w:p w:rsidRDefault="00CE3E5F" w:rsidP="00CE3E5F" w:rsidR="00CE3E5F">
      <w:pPr>
        <w:spacing w:after="0"/>
        <w:jc w:val="both"/>
      </w:pPr>
    </w:p>
    <w:p w:rsidRDefault="00CE3E5F" w:rsidP="00CE3E5F" w:rsidR="00CE3E5F">
      <w:pPr>
        <w:spacing w:after="0"/>
        <w:jc w:val="both"/>
      </w:pPr>
      <w:r>
        <w:t>DNA: 1. stečajni upravitelj Želimir Uršulin, dipl. iur. iz Ivanca, Trg hrvatskih Ivanovaca 9</w:t>
      </w:r>
    </w:p>
    <w:p w:rsidRDefault="00CE3E5F" w:rsidP="00CE3E5F" w:rsidR="00CE3E5F">
      <w:pPr>
        <w:spacing w:after="0"/>
        <w:jc w:val="both"/>
      </w:pPr>
      <w:r>
        <w:t xml:space="preserve">               putem elektroničke pošte</w:t>
      </w:r>
    </w:p>
    <w:p w:rsidRDefault="00CE3E5F" w:rsidP="00CE3E5F" w:rsidR="00CE3E5F">
      <w:pPr>
        <w:spacing w:after="0"/>
        <w:jc w:val="both"/>
      </w:pPr>
      <w:r>
        <w:t xml:space="preserve">           2. ŽDO Varaždin, građansko-upravni odjel, putem elektroničke pošte</w:t>
      </w:r>
    </w:p>
    <w:p w:rsidRDefault="00CE3E5F" w:rsidP="00CE3E5F" w:rsidR="00CE3E5F">
      <w:pPr>
        <w:spacing w:after="0"/>
        <w:jc w:val="both"/>
      </w:pPr>
      <w:r>
        <w:t xml:space="preserve">           3. Josip Belec, putem elektroničke pošte, na znanje</w:t>
      </w:r>
    </w:p>
    <w:p w:rsidRDefault="00CE3E5F" w:rsidP="00CE3E5F" w:rsidR="00CE3E5F">
      <w:pPr>
        <w:spacing w:after="0"/>
        <w:jc w:val="both"/>
      </w:pPr>
      <w:r>
        <w:t xml:space="preserve">           4. e-oglasna ploča suda</w:t>
      </w:r>
    </w:p>
    <w:p w:rsidRDefault="00CE3E5F" w:rsidP="00CE3E5F" w:rsidR="00CE3E5F">
      <w:pPr>
        <w:spacing w:after="0"/>
        <w:jc w:val="both"/>
      </w:pPr>
    </w:p>
    <w:p w:rsidRDefault="00CE3E5F" w:rsidP="00CE3E5F" w:rsidR="00CE3E5F">
      <w:pPr>
        <w:spacing w:after="0"/>
        <w:jc w:val="both"/>
      </w:pPr>
    </w:p>
    <w:p w:rsidRDefault="00CE3E5F" w:rsidP="00CE3E5F" w:rsidR="00CE3E5F">
      <w:pPr>
        <w:spacing w:after="0"/>
        <w:jc w:val="both"/>
      </w:pPr>
    </w:p>
    <w:p w:rsidRDefault="00AE649C" w:rsidP="00CE3E5F" w:rsidR="00AE649C" w:rsidRPr="00B76F3C">
      <w:pPr>
        <w:pStyle w:val="NormaleSPIS"/>
        <w:spacing w:after="0"/>
      </w:pPr>
    </w:p>
    <w:p w:rsidRDefault="00AB4602" w:rsidP="00CE3E5F"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CE3E5F"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569" w:rsidP="00537B78" w:rsidR="009D3569">
      <w:r>
        <w:separator/>
      </w:r>
    </w:p>
  </w:endnote>
  <w:endnote w:id="0" w:type="continuationSeparator">
    <w:p w:rsidRDefault="009D3569" w:rsidP="00537B78" w:rsidR="009D35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569" w:rsidP="00537B78" w:rsidR="009D3569">
      <w:r>
        <w:separator/>
      </w:r>
    </w:p>
  </w:footnote>
  <w:footnote w:id="0" w:type="continuationSeparator">
    <w:p w:rsidRDefault="009D3569" w:rsidP="00537B78" w:rsidR="009D35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1CA1"/>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569"/>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3E5F"/>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847565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St-411/2013-95</izvorni_sadrzaj>
    <derivirana_varijabla naziv="DomainObject.Oznaka_1">St-411/2013-95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411</izvorni_sadrzaj>
    <derivirana_varijabla naziv="DomainObject.Predmet.Broj_1">411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2013.</izvorni_sadrzaj>
    <derivirana_varijabla naziv="DomainObject.Predmet.DatumOsnivanja_1">17.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St-411/2013</izvorni_sadrzaj>
    <derivirana_varijabla naziv="DomainObject.Predmet.OznakaBroj_1">St-411/2013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PIRAMIDA društvo s ograničenom odgovornošću za inženjering i proizvodnju metalnih konstrukcija i procesne opreme</izvorni_sadrzaj>
    <derivirana_varijabla naziv="DomainObject.Predmet.ProtustrankaFormated_1">  PIRAMIDA društvo s ograničenom odgovornošću za inženjering i proizvodnju metalnih konstrukcija i procesne opreme</derivirana_varijabla>
  </DomainObject.Predmet.ProtustrankaFormated>
  <DomainObject.Predmet.ProtustrankaFormatedOIB>
    <izvorni_sadrzaj>  PIRAMIDA društvo s ograničenom odgovornošću za inženjering i proizvodnju metalnih konstrukcija i procesne opreme, OIB 59739948193</izvorni_sadrzaj>
    <derivirana_varijabla naziv="DomainObject.Predmet.ProtustrankaFormatedOIB_1">  PIRAMIDA društvo s ograničenom odgovornošću za inženjering i proizvodnju metalnih konstrukcija i procesne opreme, OIB 59739948193</derivirana_varijabla>
  </DomainObject.Predmet.ProtustrankaFormatedOIB>
  <DomainObject.Predmet.ProtustrankaFormatedWithAdress>
    <izvorni_sadrzaj> PIRAMIDA društvo s ograničenom odgovornošću za inženjering i proizvodnju metalnih konstrukcija i procesne opreme, Vladimira Nazora 18/A, Lopatinec</izvorni_sadrzaj>
    <derivirana_varijabla naziv="DomainObject.Predmet.ProtustrankaFormatedWithAdress_1"> PIRAMIDA društvo s ograničenom odgovornošću za inženjering i proizvodnju metalnih konstrukcija i procesne opreme, Vladimira Nazora 18/A, Lopatinec</derivirana_varijabla>
  </DomainObject.Predmet.ProtustrankaFormatedWithAdress>
  <DomainObject.Predmet.ProtustrankaFormatedWithAdressOIB>
    <izvorni_sadrzaj> PIRAMIDA društvo s ograničenom odgovornošću za inženjering i proizvodnju metalnih konstrukcija i procesne opreme, OIB 59739948193, Vladimira Nazora 18/A, Lopatinec</izvorni_sadrzaj>
    <derivirana_varijabla naziv="DomainObject.Predmet.ProtustrankaFormatedWithAdressOIB_1"> PIRAMIDA društvo s ograničenom odgovornošću za inženjering i proizvodnju metalnih konstrukcija i procesne opreme, OIB 59739948193, Vladimira Nazora 18/A, Lopatinec</derivirana_varijabla>
  </DomainObject.Predmet.ProtustrankaFormatedWithAdressOIB>
  <DomainObject.Predmet.ProtustrankaWithAdress>
    <izvorni_sadrzaj>PIRAMIDA društvo s ograničenom odgovornošću za inženjering i proizvodnju metalnih konstrukcija i procesne opreme Vladimira Nazora 18/A, Lopatinec</izvorni_sadrzaj>
    <derivirana_varijabla naziv="DomainObject.Predmet.ProtustrankaWithAdress_1">PIRAMIDA društvo s ograničenom odgovornošću za inženjering i proizvodnju metalnih konstrukcija i procesne opreme Vladimira Nazora 18/A, Lopatinec</derivirana_varijabla>
  </DomainObject.Predmet.ProtustrankaWithAdress>
  <DomainObject.Predmet.ProtustrankaWithAdressOIB>
    <izvorni_sadrzaj>PIRAMIDA društvo s ograničenom odgovornošću za inženjering i proizvodnju metalnih konstrukcija i procesne opreme, OIB 59739948193, Vladimira Nazora 18/A, Lopatinec</izvorni_sadrzaj>
    <derivirana_varijabla naziv="DomainObject.Predmet.ProtustrankaWithAdressOIB_1">PIRAMIDA društvo s ograničenom odgovornošću za inženjering i proizvodnju metalnih konstrukcija i procesne opreme, OIB 59739948193, Vladimira Nazora 18/A, Lopatinec</derivirana_varijabla>
  </DomainObject.Predmet.ProtustrankaWithAdressOIB>
  <DomainObject.Predmet.ProtustrankaNazivFormated>
    <izvorni_sadrzaj>PIRAMIDA društvo s ograničenom odgovornošću za inženjering i proizvodnju metalnih konstrukcija i procesne opreme</izvorni_sadrzaj>
    <derivirana_varijabla naziv="DomainObject.Predmet.ProtustrankaNazivFormated_1">PIRAMIDA društvo s ograničenom odgovornošću za inženjering i proizvodnju metalnih konstrukcija i procesne opreme</derivirana_varijabla>
  </DomainObject.Predmet.ProtustrankaNazivFormated>
  <DomainObject.Predmet.ProtustrankaNazivFormatedOIB>
    <izvorni_sadrzaj>PIRAMIDA društvo s ograničenom odgovornošću za inženjering i proizvodnju metalnih konstrukcija i procesne opreme, OIB 59739948193</izvorni_sadrzaj>
    <derivirana_varijabla naziv="DomainObject.Predmet.ProtustrankaNazivFormatedOIB_1">PIRAMIDA društvo s ograničenom odgovornošću za inženjering i proizvodnju metalnih konstrukcija i procesne opreme, OIB 59739948193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24. ožujka 2017.</izvorni_sadrzaj>
    <derivirana_varijabla naziv="DomainObject.Predmet.SpisIzvanSuda.DatumIzlazaSpisa_1">24. ožujka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ODO ČAKOVEC - na br. KR-DO-81/17</izvorni_sadrzaj>
    <derivirana_varijabla naziv="DomainObject.Predmet.SpisIzvanSuda.LokacijaSpisa_1">ODO ČAKOVEC - na br. KR-DO-81/17</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na uvid ODO u Čakovcu</izvorni_sadrzaj>
    <derivirana_varijabla naziv="DomainObject.Predmet.SpisIzvanSuda.RazlogIzlaskaSpisa_1">na uvid ODO u Čakovcu</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RADE ROHTEK zastupanog po punomoćniku SAVEZ SAMOSTALNIH SINDIKATA HRVATSKE / Ured Međimurske županije Čakovec; STJEPAN KRNJAK zastupanog po punomoćniku SAVEZ SAMOSTALNIH SINDIKATA HRVATSKE / Ured Međimurske županije Čakovec; DARKO KRNJAK zastupanog po punomoćniku SAVEZ SAMOSTALNIH SINDIKATA HRVATSKE / Ured Međimurske županije Čakovec; STJEPAN ŠAFARIĆ zastupanog po punomoćniku SAVEZ SAMOSTALNIH SINDIKATA HRVATSKE / Ured Međimurske županije Čakovec; SLAVKO KLJUČEVIĆ zastupanog po punomoćniku SAVEZ SAMOSTALNIH SINDIKATA HRVATSKE / Ured Međimurske županije Čakovec; NENAD BENČIK zastupanog po punomoćniku SAVEZ SAMOSTALNIH SINDIKATA HRVATSKE / Ured Međimurske županije Čakovec; ZDENKO VIBOVEC zastupanog po punomoćniku SAVEZ SAMOSTALNIH SINDIKATA HRVATSKE / Ured Međimurske županije Čakovec; DENIS NOVAK zastupanog po punomoćniku SAVEZ SAMOSTALNIH SINDIKATA HRVATSKE / Ured Međimurske županije Čakovec</izvorni_sadrzaj>
    <derivirana_varijabla naziv="DomainObject.Predmet.StrankaFormated_1">  RADE ROHTEK zastupanog po punomoćniku SAVEZ SAMOSTALNIH SINDIKATA HRVATSKE / Ured Međimurske županije Čakovec; STJEPAN KRNJAK zastupanog po punomoćniku SAVEZ SAMOSTALNIH SINDIKATA HRVATSKE / Ured Međimurske županije Čakovec; DARKO KRNJAK zastupanog po punomoćniku SAVEZ SAMOSTALNIH SINDIKATA HRVATSKE / Ured Međimurske županije Čakovec; STJEPAN ŠAFARIĆ zastupanog po punomoćniku SAVEZ SAMOSTALNIH SINDIKATA HRVATSKE / Ured Međimurske županije Čakovec; SLAVKO KLJUČEVIĆ zastupanog po punomoćniku SAVEZ SAMOSTALNIH SINDIKATA HRVATSKE / Ured Međimurske županije Čakovec; NENAD BENČIK zastupanog po punomoćniku SAVEZ SAMOSTALNIH SINDIKATA HRVATSKE / Ured Međimurske županije Čakovec; ZDENKO VIBOVEC zastupanog po punomoćniku SAVEZ SAMOSTALNIH SINDIKATA HRVATSKE / Ured Međimurske županije Čakovec; DENIS NOVAK zastupanog po punomoćniku SAVEZ SAMOSTALNIH SINDIKATA HRVATSKE / Ured Međimurske županije Čakovec</derivirana_varijabla>
  </DomainObject.Predmet.StrankaFormated>
  <DomainObject.Predmet.StrankaFormatedOIB>
    <izvorni_sadrzaj>  RADE ROHTEK, OIB 50265512941 zastupanog po punomoćniku SAVEZ SAMOSTALNIH SINDIKATA HRVATSKE / Ured Međimurske županije Čakovec; STJEPAN KRNJAK, OIB 82931758588 zastupanog po punomoćniku SAVEZ SAMOSTALNIH SINDIKATA HRVATSKE / Ured Međimurske županije Čakovec; DARKO KRNJAK, OIB 34016702957 zastupanog po punomoćniku SAVEZ SAMOSTALNIH SINDIKATA HRVATSKE / Ured Međimurske županije Čakovec; STJEPAN ŠAFARIĆ, OIB 89841039071 zastupanog po punomoćniku SAVEZ SAMOSTALNIH SINDIKATA HRVATSKE / Ured Međimurske županije Čakovec; SLAVKO KLJUČEVIĆ, OIB 70170336694 zastupanog po punomoćniku SAVEZ SAMOSTALNIH SINDIKATA HRVATSKE / Ured Međimurske županije Čakovec; NENAD BENČIK, OIB 70661425311 zastupanog po punomoćniku SAVEZ SAMOSTALNIH SINDIKATA HRVATSKE / Ured Međimurske županije Čakovec; ZDENKO VIBOVEC, OIB 36742141825 zastupanog po punomoćniku SAVEZ SAMOSTALNIH SINDIKATA HRVATSKE / Ured Međimurske županije Čakovec; DENIS NOVAK, OIB 24070355520 zastupanog po punomoćniku SAVEZ SAMOSTALNIH SINDIKATA HRVATSKE / Ured Međimurske županije Čakovec</izvorni_sadrzaj>
    <derivirana_varijabla naziv="DomainObject.Predmet.StrankaFormatedOIB_1">  RADE ROHTEK, OIB 50265512941 zastupanog po punomoćniku SAVEZ SAMOSTALNIH SINDIKATA HRVATSKE / Ured Međimurske županije Čakovec; STJEPAN KRNJAK, OIB 82931758588 zastupanog po punomoćniku SAVEZ SAMOSTALNIH SINDIKATA HRVATSKE / Ured Međimurske županije Čakovec; DARKO KRNJAK, OIB 34016702957 zastupanog po punomoćniku SAVEZ SAMOSTALNIH SINDIKATA HRVATSKE / Ured Međimurske županije Čakovec; STJEPAN ŠAFARIĆ, OIB 89841039071 zastupanog po punomoćniku SAVEZ SAMOSTALNIH SINDIKATA HRVATSKE / Ured Međimurske županije Čakovec; SLAVKO KLJUČEVIĆ, OIB 70170336694 zastupanog po punomoćniku SAVEZ SAMOSTALNIH SINDIKATA HRVATSKE / Ured Međimurske županije Čakovec; NENAD BENČIK, OIB 70661425311 zastupanog po punomoćniku SAVEZ SAMOSTALNIH SINDIKATA HRVATSKE / Ured Međimurske županije Čakovec; ZDENKO VIBOVEC, OIB 36742141825 zastupanog po punomoćniku SAVEZ SAMOSTALNIH SINDIKATA HRVATSKE / Ured Međimurske županije Čakovec; DENIS NOVAK, OIB 24070355520 zastupanog po punomoćniku SAVEZ SAMOSTALNIH SINDIKATA HRVATSKE / Ured Međimurske županije Čakovec</derivirana_varijabla>
  </DomainObject.Predmet.StrankaFormatedOIB>
  <DomainObject.Predmet.StrankaFormatedWithAdress>
    <izvorni_sadrzaj> RADE ROHTEK, Bartola Kašića 9, 42000 Varaždin zastupanog po punomoćniku SAVEZ SAMOSTALNIH SINDIKATA HRVATSKE / Ured Međimurske županije Čakovec; STJEPAN KRNJAK, Gardinovec 228, 40319 Belica zastupanog po punomoćniku SAVEZ SAMOSTALNIH SINDIKATA HRVATSKE / Ured Međimurske županije Čakovec; DARKO KRNJAK, Gardinovec 228, 40319 Belica zastupanog po punomoćniku SAVEZ SAMOSTALNIH SINDIKATA HRVATSKE / Ured Međimurske županije Čakovec; STJEPAN ŠAFARIĆ, Kardeljeva 21, 40311 Lopatinec zastupanog po punomoćniku SAVEZ SAMOSTALNIH SINDIKATA HRVATSKE / Ured Međimurske županije Čakovec; SLAVKO KLJUČEVIĆ, Bukovčak 4, 40314 Selnica zastupanog po punomoćniku SAVEZ SAMOSTALNIH SINDIKATA HRVATSKE / Ured Međimurske županije Čakovec; NENAD BENČIK, ZAVNOH-a 42, 40000 Čakovec zastupanog po punomoćniku SAVEZ SAMOSTALNIH SINDIKATA HRVATSKE / Ured Međimurske županije Čakovec; ZDENKO VIBOVEC, Novo Selo Rok, M. Tita 67, 40000 Čakovec zastupanog po punomoćniku SAVEZ SAMOSTALNIH SINDIKATA HRVATSKE / Ured Međimurske županije Čakovec; DENIS NOVAK, Slakovec 47 A, 40305 Nedelišće zastupanog po punomoćniku SAVEZ SAMOSTALNIH SINDIKATA HRVATSKE / Ured Međimurske županije Čakovec</izvorni_sadrzaj>
    <derivirana_varijabla naziv="DomainObject.Predmet.StrankaFormatedWithAdress_1"> RADE ROHTEK, Bartola Kašića 9, 42000 Varaždin zastupanog po punomoćniku SAVEZ SAMOSTALNIH SINDIKATA HRVATSKE / Ured Međimurske županije Čakovec; STJEPAN KRNJAK, Gardinovec 228, 40319 Belica zastupanog po punomoćniku SAVEZ SAMOSTALNIH SINDIKATA HRVATSKE / Ured Međimurske županije Čakovec; DARKO KRNJAK, Gardinovec 228, 40319 Belica zastupanog po punomoćniku SAVEZ SAMOSTALNIH SINDIKATA HRVATSKE / Ured Međimurske županije Čakovec; STJEPAN ŠAFARIĆ, Kardeljeva 21, 40311 Lopatinec zastupanog po punomoćniku SAVEZ SAMOSTALNIH SINDIKATA HRVATSKE / Ured Međimurske županije Čakovec; SLAVKO KLJUČEVIĆ, Bukovčak 4, 40314 Selnica zastupanog po punomoćniku SAVEZ SAMOSTALNIH SINDIKATA HRVATSKE / Ured Međimurske županije Čakovec; NENAD BENČIK, ZAVNOH-a 42, 40000 Čakovec zastupanog po punomoćniku SAVEZ SAMOSTALNIH SINDIKATA HRVATSKE / Ured Međimurske županije Čakovec; ZDENKO VIBOVEC, Novo Selo Rok, M. Tita 67, 40000 Čakovec zastupanog po punomoćniku SAVEZ SAMOSTALNIH SINDIKATA HRVATSKE / Ured Međimurske županije Čakovec; DENIS NOVAK, Slakovec 47 A, 40305 Nedelišće zastupanog po punomoćniku SAVEZ SAMOSTALNIH SINDIKATA HRVATSKE / Ured Međimurske županije Čakovec</derivirana_varijabla>
  </DomainObject.Predmet.StrankaFormatedWithAdress>
  <DomainObject.Predmet.StrankaFormatedWithAdressOIB>
    <izvorni_sadrzaj> RADE ROHTEK, OIB 50265512941, Bartola Kašića 9, 42000 Varaždin zastupanog po punomoćniku SAVEZ SAMOSTALNIH SINDIKATA HRVATSKE / Ured Međimurske županije Čakovec; STJEPAN KRNJAK, OIB 82931758588, Gardinovec 228, 40319 Belica zastupanog po punomoćniku SAVEZ SAMOSTALNIH SINDIKATA HRVATSKE / Ured Međimurske županije Čakovec; DARKO KRNJAK, OIB 34016702957, Gardinovec 228, 40319 Belica zastupanog po punomoćniku SAVEZ SAMOSTALNIH SINDIKATA HRVATSKE / Ured Međimurske županije Čakovec; STJEPAN ŠAFARIĆ, OIB 89841039071, Kardeljeva 21, 40311 Lopatinec zastupanog po punomoćniku SAVEZ SAMOSTALNIH SINDIKATA HRVATSKE / Ured Međimurske županije Čakovec; SLAVKO KLJUČEVIĆ, OIB 70170336694, Bukovčak 4, 40314 Selnica zastupanog po punomoćniku SAVEZ SAMOSTALNIH SINDIKATA HRVATSKE / Ured Međimurske županije Čakovec; NENAD BENČIK, OIB 70661425311, ZAVNOH-a 42, 40000 Čakovec zastupanog po punomoćniku SAVEZ SAMOSTALNIH SINDIKATA HRVATSKE / Ured Međimurske županije Čakovec; ZDENKO VIBOVEC, OIB 36742141825, Novo Selo Rok, M. Tita 67, 40000 Čakovec zastupanog po punomoćniku SAVEZ SAMOSTALNIH SINDIKATA HRVATSKE / Ured Međimurske županije Čakovec; DENIS NOVAK, OIB 24070355520, Slakovec 47 A, 40305 Nedelišće zastupanog po punomoćniku SAVEZ SAMOSTALNIH SINDIKATA HRVATSKE / Ured Međimurske županije Čakovec</izvorni_sadrzaj>
    <derivirana_varijabla naziv="DomainObject.Predmet.StrankaFormatedWithAdressOIB_1"> RADE ROHTEK, OIB 50265512941, Bartola Kašića 9, 42000 Varaždin zastupanog po punomoćniku SAVEZ SAMOSTALNIH SINDIKATA HRVATSKE / Ured Međimurske županije Čakovec; STJEPAN KRNJAK, OIB 82931758588, Gardinovec 228, 40319 Belica zastupanog po punomoćniku SAVEZ SAMOSTALNIH SINDIKATA HRVATSKE / Ured Međimurske županije Čakovec; DARKO KRNJAK, OIB 34016702957, Gardinovec 228, 40319 Belica zastupanog po punomoćniku SAVEZ SAMOSTALNIH SINDIKATA HRVATSKE / Ured Međimurske županije Čakovec; STJEPAN ŠAFARIĆ, OIB 89841039071, Kardeljeva 21, 40311 Lopatinec zastupanog po punomoćniku SAVEZ SAMOSTALNIH SINDIKATA HRVATSKE / Ured Međimurske županije Čakovec; SLAVKO KLJUČEVIĆ, OIB 70170336694, Bukovčak 4, 40314 Selnica zastupanog po punomoćniku SAVEZ SAMOSTALNIH SINDIKATA HRVATSKE / Ured Međimurske županije Čakovec; NENAD BENČIK, OIB 70661425311, ZAVNOH-a 42, 40000 Čakovec zastupanog po punomoćniku SAVEZ SAMOSTALNIH SINDIKATA HRVATSKE / Ured Međimurske županije Čakovec; ZDENKO VIBOVEC, OIB 36742141825, Novo Selo Rok, M. Tita 67, 40000 Čakovec zastupanog po punomoćniku SAVEZ SAMOSTALNIH SINDIKATA HRVATSKE / Ured Međimurske županije Čakovec; DENIS NOVAK, OIB 24070355520, Slakovec 47 A, 40305 Nedelišće zastupanog po punomoćniku SAVEZ SAMOSTALNIH SINDIKATA HRVATSKE / Ured Međimurske županije Čakovec</derivirana_varijabla>
  </DomainObject.Predmet.StrankaFormatedWithAdressOIB>
  <DomainObject.Predmet.StrankaWithAdress>
    <izvorni_sadrzaj>RADE ROHTEK Bartola Kašića 9,42000 Varaždin,STJEPAN KRNJAK Gardinovec 228,40319 Belica,DARKO KRNJAK Gardinovec 228,40319 Belica,STJEPAN ŠAFARIĆ Kardeljeva 21,40311 Lopatinec,SLAVKO KLJUČEVIĆ Bukovčak 4,40314 Selnica,NENAD BENČIK ZAVNOH-a 42,40000 Čakovec,ZDENKO VIBOVEC Novo Selo Rok, M. Tita 67,40000 Čakovec,DENIS NOVAK Slakovec 47 A,40305 Nedelišće</izvorni_sadrzaj>
    <derivirana_varijabla naziv="DomainObject.Predmet.StrankaWithAdress_1">RADE ROHTEK Bartola Kašića 9,42000 Varaždin,STJEPAN KRNJAK Gardinovec 228,40319 Belica,DARKO KRNJAK Gardinovec 228,40319 Belica,STJEPAN ŠAFARIĆ Kardeljeva 21,40311 Lopatinec,SLAVKO KLJUČEVIĆ Bukovčak 4,40314 Selnica,NENAD BENČIK ZAVNOH-a 42,40000 Čakovec,ZDENKO VIBOVEC Novo Selo Rok, M. Tita 67,40000 Čakovec,DENIS NOVAK Slakovec 47 A,40305 Nedelišće</derivirana_varijabla>
  </DomainObject.Predmet.StrankaWithAdress>
  <DomainObject.Predmet.StrankaWithAdressOIB>
    <izvorni_sadrzaj>RADE ROHTEK, OIB 50265512941, Bartola Kašića 9,42000 Varaždin,STJEPAN KRNJAK, OIB 82931758588, Gardinovec 228,40319 Belica,DARKO KRNJAK, OIB 34016702957, Gardinovec 228,40319 Belica,STJEPAN ŠAFARIĆ, OIB 89841039071, Kardeljeva 21,40311 Lopatinec,SLAVKO KLJUČEVIĆ, OIB 70170336694, Bukovčak 4,40314 Selnica,NENAD BENČIK, OIB 70661425311, ZAVNOH-a 42,40000 Čakovec,ZDENKO VIBOVEC, OIB 36742141825, Novo Selo Rok, M. Tita 67,40000 Čakovec,DENIS NOVAK, OIB 24070355520, Slakovec 47 A,40305 Nedelišće</izvorni_sadrzaj>
    <derivirana_varijabla naziv="DomainObject.Predmet.StrankaWithAdressOIB_1">RADE ROHTEK, OIB 50265512941, Bartola Kašića 9,42000 Varaždin,STJEPAN KRNJAK, OIB 82931758588, Gardinovec 228,40319 Belica,DARKO KRNJAK, OIB 34016702957, Gardinovec 228,40319 Belica,STJEPAN ŠAFARIĆ, OIB 89841039071, Kardeljeva 21,40311 Lopatinec,SLAVKO KLJUČEVIĆ, OIB 70170336694, Bukovčak 4,40314 Selnica,NENAD BENČIK, OIB 70661425311, ZAVNOH-a 42,40000 Čakovec,ZDENKO VIBOVEC, OIB 36742141825, Novo Selo Rok, M. Tita 67,40000 Čakovec,DENIS NOVAK, OIB 24070355520, Slakovec 47 A,40305 Nedelišće</derivirana_varijabla>
  </DomainObject.Predmet.StrankaWithAdressOIB>
  <DomainObject.Predmet.StrankaNazivFormated>
    <izvorni_sadrzaj>RADE ROHTEK,STJEPAN KRNJAK,DARKO KRNJAK,STJEPAN ŠAFARIĆ,SLAVKO KLJUČEVIĆ,NENAD BENČIK,ZDENKO VIBOVEC,DENIS NOVAK</izvorni_sadrzaj>
    <derivirana_varijabla naziv="DomainObject.Predmet.StrankaNazivFormated_1">RADE ROHTEK,STJEPAN KRNJAK,DARKO KRNJAK,STJEPAN ŠAFARIĆ,SLAVKO KLJUČEVIĆ,NENAD BENČIK,ZDENKO VIBOVEC,DENIS NOVAK</derivirana_varijabla>
  </DomainObject.Predmet.StrankaNazivFormated>
  <DomainObject.Predmet.StrankaNazivFormatedOIB>
    <izvorni_sadrzaj>RADE ROHTEK, OIB 50265512941,STJEPAN KRNJAK, OIB 82931758588,DARKO KRNJAK, OIB 34016702957,STJEPAN ŠAFARIĆ, OIB 89841039071,SLAVKO KLJUČEVIĆ, OIB 70170336694,NENAD BENČIK, OIB 70661425311,ZDENKO VIBOVEC, OIB 36742141825,DENIS NOVAK, OIB 24070355520</izvorni_sadrzaj>
    <derivirana_varijabla naziv="DomainObject.Predmet.StrankaNazivFormatedOIB_1">RADE ROHTEK, OIB 50265512941,STJEPAN KRNJAK, OIB 82931758588,DARKO KRNJAK, OIB 34016702957,STJEPAN ŠAFARIĆ, OIB 89841039071,SLAVKO KLJUČEVIĆ, OIB 70170336694,NENAD BENČIK, OIB 70661425311,ZDENKO VIBOVEC, OIB 36742141825,DENIS NOVAK, OIB 24070355520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RADE ROHTEK zastupanog po punomoćniku SAVEZ SAMOSTALNIH SINDIKATA HRVATSKE / Ured Međimurske županije Čakovec</item>
      <item>STJEPAN KRNJAK zastupanog po punomoćniku SAVEZ SAMOSTALNIH SINDIKATA HRVATSKE / Ured Međimurske županije Čakovec</item>
      <item>DARKO KRNJAK zastupanog po punomoćniku SAVEZ SAMOSTALNIH SINDIKATA HRVATSKE / Ured Međimurske županije Čakovec</item>
      <item>STJEPAN ŠAFARIĆ zastupanog po punomoćniku SAVEZ SAMOSTALNIH SINDIKATA HRVATSKE / Ured Međimurske županije Čakovec</item>
      <item>SLAVKO KLJUČEVIĆ zastupanog po punomoćniku SAVEZ SAMOSTALNIH SINDIKATA HRVATSKE / Ured Međimurske županije Čakovec</item>
      <item>NENAD BENČIK zastupanog po punomoćniku SAVEZ SAMOSTALNIH SINDIKATA HRVATSKE / Ured Međimurske županije Čakovec</item>
      <item>ZDENKO VIBOVEC zastupanog po punomoćniku SAVEZ SAMOSTALNIH SINDIKATA HRVATSKE / Ured Međimurske županije Čakovec</item>
      <item>DENIS NOVAK zastupanog po punomoćniku SAVEZ SAMOSTALNIH SINDIKATA HRVATSKE / Ured Međimurske županije Čakovec</item>
    </izvorni_sadrzaj>
    <derivirana_varijabla naziv="DomainObject.Predmet.StrankaListFormated_1">
      <item>RADE ROHTEK zastupanog po punomoćniku SAVEZ SAMOSTALNIH SINDIKATA HRVATSKE / Ured Međimurske županije Čakovec</item>
      <item>STJEPAN KRNJAK zastupanog po punomoćniku SAVEZ SAMOSTALNIH SINDIKATA HRVATSKE / Ured Međimurske županije Čakovec</item>
      <item>DARKO KRNJAK zastupanog po punomoćniku SAVEZ SAMOSTALNIH SINDIKATA HRVATSKE / Ured Međimurske županije Čakovec</item>
      <item>STJEPAN ŠAFARIĆ zastupanog po punomoćniku SAVEZ SAMOSTALNIH SINDIKATA HRVATSKE / Ured Međimurske županije Čakovec</item>
      <item>SLAVKO KLJUČEVIĆ zastupanog po punomoćniku SAVEZ SAMOSTALNIH SINDIKATA HRVATSKE / Ured Međimurske županije Čakovec</item>
      <item>NENAD BENČIK zastupanog po punomoćniku SAVEZ SAMOSTALNIH SINDIKATA HRVATSKE / Ured Međimurske županije Čakovec</item>
      <item>ZDENKO VIBOVEC zastupanog po punomoćniku SAVEZ SAMOSTALNIH SINDIKATA HRVATSKE / Ured Međimurske županije Čakovec</item>
      <item>DENIS NOVAK zastupanog po punomoćniku SAVEZ SAMOSTALNIH SINDIKATA HRVATSKE / Ured Međimurske županije Čakovec</item>
    </derivirana_varijabla>
  </DomainObject.Predmet.StrankaListFormated>
  <DomainObject.Predmet.StrankaListFormatedOIB>
    <izvorni_sadrzaj>
      <item>RADE ROHTEK, OIB 50265512941 zastupanog po punomoćniku SAVEZ SAMOSTALNIH SINDIKATA HRVATSKE / Ured Međimurske županije Čakovec</item>
      <item>STJEPAN KRNJAK, OIB 82931758588 zastupanog po punomoćniku SAVEZ SAMOSTALNIH SINDIKATA HRVATSKE / Ured Međimurske županije Čakovec</item>
      <item>DARKO KRNJAK, OIB 34016702957 zastupanog po punomoćniku SAVEZ SAMOSTALNIH SINDIKATA HRVATSKE / Ured Međimurske županije Čakovec</item>
      <item>STJEPAN ŠAFARIĆ, OIB 89841039071 zastupanog po punomoćniku SAVEZ SAMOSTALNIH SINDIKATA HRVATSKE / Ured Međimurske županije Čakovec</item>
      <item>SLAVKO KLJUČEVIĆ, OIB 70170336694 zastupanog po punomoćniku SAVEZ SAMOSTALNIH SINDIKATA HRVATSKE / Ured Međimurske županije Čakovec</item>
      <item>NENAD BENČIK, OIB 70661425311 zastupanog po punomoćniku SAVEZ SAMOSTALNIH SINDIKATA HRVATSKE / Ured Međimurske županije Čakovec</item>
      <item>ZDENKO VIBOVEC, OIB 36742141825 zastupanog po punomoćniku SAVEZ SAMOSTALNIH SINDIKATA HRVATSKE / Ured Međimurske županije Čakovec</item>
      <item>DENIS NOVAK, OIB 24070355520 zastupanog po punomoćniku SAVEZ SAMOSTALNIH SINDIKATA HRVATSKE / Ured Međimurske županije Čakovec</item>
    </izvorni_sadrzaj>
    <derivirana_varijabla naziv="DomainObject.Predmet.StrankaListFormatedOIB_1">
      <item>RADE ROHTEK, OIB 50265512941 zastupanog po punomoćniku SAVEZ SAMOSTALNIH SINDIKATA HRVATSKE / Ured Međimurske županije Čakovec</item>
      <item>STJEPAN KRNJAK, OIB 82931758588 zastupanog po punomoćniku SAVEZ SAMOSTALNIH SINDIKATA HRVATSKE / Ured Međimurske županije Čakovec</item>
      <item>DARKO KRNJAK, OIB 34016702957 zastupanog po punomoćniku SAVEZ SAMOSTALNIH SINDIKATA HRVATSKE / Ured Međimurske županije Čakovec</item>
      <item>STJEPAN ŠAFARIĆ, OIB 89841039071 zastupanog po punomoćniku SAVEZ SAMOSTALNIH SINDIKATA HRVATSKE / Ured Međimurske županije Čakovec</item>
      <item>SLAVKO KLJUČEVIĆ, OIB 70170336694 zastupanog po punomoćniku SAVEZ SAMOSTALNIH SINDIKATA HRVATSKE / Ured Međimurske županije Čakovec</item>
      <item>NENAD BENČIK, OIB 70661425311 zastupanog po punomoćniku SAVEZ SAMOSTALNIH SINDIKATA HRVATSKE / Ured Međimurske županije Čakovec</item>
      <item>ZDENKO VIBOVEC, OIB 36742141825 zastupanog po punomoćniku SAVEZ SAMOSTALNIH SINDIKATA HRVATSKE / Ured Međimurske županije Čakovec</item>
      <item>DENIS NOVAK, OIB 24070355520 zastupanog po punomoćniku SAVEZ SAMOSTALNIH SINDIKATA HRVATSKE / Ured Međimurske županije Čakovec</item>
    </derivirana_varijabla>
  </DomainObject.Predmet.StrankaListFormatedOIB>
  <DomainObject.Predmet.StrankaListFormatedWithAdress>
    <izvorni_sadrzaj>
      <item>RADE ROHTEK, Bartola Kašića 9, 42000 Varaždin zastupanog po punomoćniku SAVEZ SAMOSTALNIH SINDIKATA HRVATSKE / Ured Međimurske županije Čakovec</item>
      <item>STJEPAN KRNJAK, Gardinovec 228, 40319 Belica zastupanog po punomoćniku SAVEZ SAMOSTALNIH SINDIKATA HRVATSKE / Ured Međimurske županije Čakovec</item>
      <item>DARKO KRNJAK, Gardinovec 228, 40319 Belica zastupanog po punomoćniku SAVEZ SAMOSTALNIH SINDIKATA HRVATSKE / Ured Međimurske županije Čakovec</item>
      <item>STJEPAN ŠAFARIĆ, Kardeljeva 21, 40311 Lopatinec zastupanog po punomoćniku SAVEZ SAMOSTALNIH SINDIKATA HRVATSKE / Ured Međimurske županije Čakovec</item>
      <item>SLAVKO KLJUČEVIĆ, Bukovčak 4, 40314 Selnica zastupanog po punomoćniku SAVEZ SAMOSTALNIH SINDIKATA HRVATSKE / Ured Međimurske županije Čakovec</item>
      <item>NENAD BENČIK, ZAVNOH-a 42, 40000 Čakovec zastupanog po punomoćniku SAVEZ SAMOSTALNIH SINDIKATA HRVATSKE / Ured Međimurske županije Čakovec</item>
      <item>ZDENKO VIBOVEC, Novo Selo Rok, M. Tita 67, 40000 Čakovec zastupanog po punomoćniku SAVEZ SAMOSTALNIH SINDIKATA HRVATSKE / Ured Međimurske županije Čakovec</item>
      <item>DENIS NOVAK, Slakovec 47 A, 40305 Nedelišće zastupanog po punomoćniku SAVEZ SAMOSTALNIH SINDIKATA HRVATSKE / Ured Međimurske županije Čakovec</item>
    </izvorni_sadrzaj>
    <derivirana_varijabla naziv="DomainObject.Predmet.StrankaListFormatedWithAdress_1">
      <item>RADE ROHTEK, Bartola Kašića 9, 42000 Varaždin zastupanog po punomoćniku SAVEZ SAMOSTALNIH SINDIKATA HRVATSKE / Ured Međimurske županije Čakovec</item>
      <item>STJEPAN KRNJAK, Gardinovec 228, 40319 Belica zastupanog po punomoćniku SAVEZ SAMOSTALNIH SINDIKATA HRVATSKE / Ured Međimurske županije Čakovec</item>
      <item>DARKO KRNJAK, Gardinovec 228, 40319 Belica zastupanog po punomoćniku SAVEZ SAMOSTALNIH SINDIKATA HRVATSKE / Ured Međimurske županije Čakovec</item>
      <item>STJEPAN ŠAFARIĆ, Kardeljeva 21, 40311 Lopatinec zastupanog po punomoćniku SAVEZ SAMOSTALNIH SINDIKATA HRVATSKE / Ured Međimurske županije Čakovec</item>
      <item>SLAVKO KLJUČEVIĆ, Bukovčak 4, 40314 Selnica zastupanog po punomoćniku SAVEZ SAMOSTALNIH SINDIKATA HRVATSKE / Ured Međimurske županije Čakovec</item>
      <item>NENAD BENČIK, ZAVNOH-a 42, 40000 Čakovec zastupanog po punomoćniku SAVEZ SAMOSTALNIH SINDIKATA HRVATSKE / Ured Međimurske županije Čakovec</item>
      <item>ZDENKO VIBOVEC, Novo Selo Rok, M. Tita 67, 40000 Čakovec zastupanog po punomoćniku SAVEZ SAMOSTALNIH SINDIKATA HRVATSKE / Ured Međimurske županije Čakovec</item>
      <item>DENIS NOVAK, Slakovec 47 A, 40305 Nedelišće zastupanog po punomoćniku SAVEZ SAMOSTALNIH SINDIKATA HRVATSKE / Ured Međimurske županije Čakovec</item>
    </derivirana_varijabla>
  </DomainObject.Predmet.StrankaListFormatedWithAdress>
  <DomainObject.Predmet.StrankaListFormatedWithAdressOIB>
    <izvorni_sadrzaj>
      <item>RADE ROHTEK, OIB 50265512941, Bartola Kašića 9, 42000 Varaždin zastupanog po punomoćniku SAVEZ SAMOSTALNIH SINDIKATA HRVATSKE / Ured Međimurske županije Čakovec</item>
      <item>STJEPAN KRNJAK, OIB 82931758588, Gardinovec 228, 40319 Belica zastupanog po punomoćniku SAVEZ SAMOSTALNIH SINDIKATA HRVATSKE / Ured Međimurske županije Čakovec</item>
      <item>DARKO KRNJAK, OIB 34016702957, Gardinovec 228, 40319 Belica zastupanog po punomoćniku SAVEZ SAMOSTALNIH SINDIKATA HRVATSKE / Ured Međimurske županije Čakovec</item>
      <item>STJEPAN ŠAFARIĆ, OIB 89841039071, Kardeljeva 21, 40311 Lopatinec zastupanog po punomoćniku SAVEZ SAMOSTALNIH SINDIKATA HRVATSKE / Ured Međimurske županije Čakovec</item>
      <item>SLAVKO KLJUČEVIĆ, OIB 70170336694, Bukovčak 4, 40314 Selnica zastupanog po punomoćniku SAVEZ SAMOSTALNIH SINDIKATA HRVATSKE / Ured Međimurske županije Čakovec</item>
      <item>NENAD BENČIK, OIB 70661425311, ZAVNOH-a 42, 40000 Čakovec zastupanog po punomoćniku SAVEZ SAMOSTALNIH SINDIKATA HRVATSKE / Ured Međimurske županije Čakovec</item>
      <item>ZDENKO VIBOVEC, OIB 36742141825, Novo Selo Rok, M. Tita 67, 40000 Čakovec zastupanog po punomoćniku SAVEZ SAMOSTALNIH SINDIKATA HRVATSKE / Ured Međimurske županije Čakovec</item>
      <item>DENIS NOVAK, OIB 24070355520, Slakovec 47 A, 40305 Nedelišće zastupanog po punomoćniku SAVEZ SAMOSTALNIH SINDIKATA HRVATSKE / Ured Međimurske županije Čakovec</item>
    </izvorni_sadrzaj>
    <derivirana_varijabla naziv="DomainObject.Predmet.StrankaListFormatedWithAdressOIB_1">
      <item>RADE ROHTEK, OIB 50265512941, Bartola Kašića 9, 42000 Varaždin zastupanog po punomoćniku SAVEZ SAMOSTALNIH SINDIKATA HRVATSKE / Ured Međimurske županije Čakovec</item>
      <item>STJEPAN KRNJAK, OIB 82931758588, Gardinovec 228, 40319 Belica zastupanog po punomoćniku SAVEZ SAMOSTALNIH SINDIKATA HRVATSKE / Ured Međimurske županije Čakovec</item>
      <item>DARKO KRNJAK, OIB 34016702957, Gardinovec 228, 40319 Belica zastupanog po punomoćniku SAVEZ SAMOSTALNIH SINDIKATA HRVATSKE / Ured Međimurske županije Čakovec</item>
      <item>STJEPAN ŠAFARIĆ, OIB 89841039071, Kardeljeva 21, 40311 Lopatinec zastupanog po punomoćniku SAVEZ SAMOSTALNIH SINDIKATA HRVATSKE / Ured Međimurske županije Čakovec</item>
      <item>SLAVKO KLJUČEVIĆ, OIB 70170336694, Bukovčak 4, 40314 Selnica zastupanog po punomoćniku SAVEZ SAMOSTALNIH SINDIKATA HRVATSKE / Ured Međimurske županije Čakovec</item>
      <item>NENAD BENČIK, OIB 70661425311, ZAVNOH-a 42, 40000 Čakovec zastupanog po punomoćniku SAVEZ SAMOSTALNIH SINDIKATA HRVATSKE / Ured Međimurske županije Čakovec</item>
      <item>ZDENKO VIBOVEC, OIB 36742141825, Novo Selo Rok, M. Tita 67, 40000 Čakovec zastupanog po punomoćniku SAVEZ SAMOSTALNIH SINDIKATA HRVATSKE / Ured Međimurske županije Čakovec</item>
      <item>DENIS NOVAK, OIB 24070355520, Slakovec 47 A, 40305 Nedelišće zastupanog po punomoćniku SAVEZ SAMOSTALNIH SINDIKATA HRVATSKE / Ured Međimurske županije Čakovec</item>
    </derivirana_varijabla>
  </DomainObject.Predmet.StrankaListFormatedWithAdressOIB>
  <DomainObject.Predmet.StrankaListNazivFormated>
    <izvorni_sadrzaj>
      <item>RADE ROHTEK</item>
      <item>STJEPAN KRNJAK</item>
      <item>DARKO KRNJAK</item>
      <item>STJEPAN ŠAFARIĆ</item>
      <item>SLAVKO KLJUČEVIĆ</item>
      <item>NENAD BENČIK</item>
      <item>ZDENKO VIBOVEC</item>
      <item>DENIS NOVAK</item>
    </izvorni_sadrzaj>
    <derivirana_varijabla naziv="DomainObject.Predmet.StrankaListNazivFormated_1">
      <item>RADE ROHTEK</item>
      <item>STJEPAN KRNJAK</item>
      <item>DARKO KRNJAK</item>
      <item>STJEPAN ŠAFARIĆ</item>
      <item>SLAVKO KLJUČEVIĆ</item>
      <item>NENAD BENČIK</item>
      <item>ZDENKO VIBOVEC</item>
      <item>DENIS NOVAK</item>
    </derivirana_varijabla>
  </DomainObject.Predmet.StrankaListNazivFormated>
  <DomainObject.Predmet.StrankaListNazivFormatedOIB>
    <izvorni_sadrzaj>
      <item>RADE ROHTEK, OIB 50265512941</item>
      <item>STJEPAN KRNJAK, OIB 82931758588</item>
      <item>DARKO KRNJAK, OIB 34016702957</item>
      <item>STJEPAN ŠAFARIĆ, OIB 89841039071</item>
      <item>SLAVKO KLJUČEVIĆ, OIB 70170336694</item>
      <item>NENAD BENČIK, OIB 70661425311</item>
      <item>ZDENKO VIBOVEC, OIB 36742141825</item>
      <item>DENIS NOVAK, OIB 24070355520</item>
    </izvorni_sadrzaj>
    <derivirana_varijabla naziv="DomainObject.Predmet.StrankaListNazivFormatedOIB_1">
      <item>RADE ROHTEK, OIB 50265512941</item>
      <item>STJEPAN KRNJAK, OIB 82931758588</item>
      <item>DARKO KRNJAK, OIB 34016702957</item>
      <item>STJEPAN ŠAFARIĆ, OIB 89841039071</item>
      <item>SLAVKO KLJUČEVIĆ, OIB 70170336694</item>
      <item>NENAD BENČIK, OIB 70661425311</item>
      <item>ZDENKO VIBOVEC, OIB 36742141825</item>
      <item>DENIS NOVAK, OIB 24070355520</item>
    </derivirana_varijabla>
  </DomainObject.Predmet.StrankaListNazivFormatedOIB>
  <DomainObject.Predmet.ProtuStrankaListFormated>
    <izvorni_sadrzaj>
      <item>PIRAMIDA društvo s ograničenom odgovornošću za inženjering i proizvodnju metalnih konstrukcija i procesne opreme</item>
    </izvorni_sadrzaj>
    <derivirana_varijabla naziv="DomainObject.Predmet.ProtuStrankaListFormated_1">
      <item>PIRAMIDA društvo s ograničenom odgovornošću za inženjering i proizvodnju metalnih konstrukcija i procesne opreme</item>
    </derivirana_varijabla>
  </DomainObject.Predmet.ProtuStrankaListFormated>
  <DomainObject.Predmet.ProtuStrankaListFormatedOIB>
    <izvorni_sadrzaj>
      <item>PIRAMIDA društvo s ograničenom odgovornošću za inženjering i proizvodnju metalnih konstrukcija i procesne opreme, OIB 59739948193</item>
    </izvorni_sadrzaj>
    <derivirana_varijabla naziv="DomainObject.Predmet.ProtuStrankaListFormatedOIB_1">
      <item>PIRAMIDA društvo s ograničenom odgovornošću za inženjering i proizvodnju metalnih konstrukcija i procesne opreme, OIB 59739948193</item>
    </derivirana_varijabla>
  </DomainObject.Predmet.ProtuStrankaListFormatedOIB>
  <DomainObject.Predmet.ProtuStrankaListFormatedWithAdress>
    <izvorni_sadrzaj>
      <item>PIRAMIDA društvo s ograničenom odgovornošću za inženjering i proizvodnju metalnih konstrukcija i procesne opreme, Vladimira Nazora 18/A, Lopatinec</item>
    </izvorni_sadrzaj>
    <derivirana_varijabla naziv="DomainObject.Predmet.ProtuStrankaListFormatedWithAdress_1">
      <item>PIRAMIDA društvo s ograničenom odgovornošću za inženjering i proizvodnju metalnih konstrukcija i procesne opreme, Vladimira Nazora 18/A, Lopatinec</item>
    </derivirana_varijabla>
  </DomainObject.Predmet.ProtuStrankaListFormatedWithAdress>
  <DomainObject.Predmet.ProtuStrankaListFormatedWithAdressOIB>
    <izvorni_sadrzaj>
      <item>PIRAMIDA društvo s ograničenom odgovornošću za inženjering i proizvodnju metalnih konstrukcija i procesne opreme, OIB 59739948193, Vladimira Nazora 18/A, Lopatinec</item>
    </izvorni_sadrzaj>
    <derivirana_varijabla naziv="DomainObject.Predmet.ProtuStrankaListFormatedWithAdressOIB_1">
      <item>PIRAMIDA društvo s ograničenom odgovornošću za inženjering i proizvodnju metalnih konstrukcija i procesne opreme, OIB 59739948193, Vladimira Nazora 18/A, Lopatinec</item>
    </derivirana_varijabla>
  </DomainObject.Predmet.ProtuStrankaListFormatedWithAdressOIB>
  <DomainObject.Predmet.ProtuStrankaListNazivFormated>
    <izvorni_sadrzaj>
      <item>PIRAMIDA društvo s ograničenom odgovornošću za inženjering i proizvodnju metalnih konstrukcija i procesne opreme</item>
    </izvorni_sadrzaj>
    <derivirana_varijabla naziv="DomainObject.Predmet.ProtuStrankaListNazivFormated_1">
      <item>PIRAMIDA društvo s ograničenom odgovornošću za inženjering i proizvodnju metalnih konstrukcija i procesne opreme</item>
    </derivirana_varijabla>
  </DomainObject.Predmet.ProtuStrankaListNazivFormated>
  <DomainObject.Predmet.ProtuStrankaListNazivFormatedOIB>
    <izvorni_sadrzaj>
      <item>PIRAMIDA društvo s ograničenom odgovornošću za inženjering i proizvodnju metalnih konstrukcija i procesne opreme, OIB 59739948193</item>
    </izvorni_sadrzaj>
    <derivirana_varijabla naziv="DomainObject.Predmet.ProtuStrankaListNazivFormatedOIB_1">
      <item>PIRAMIDA društvo s ograničenom odgovornošću za inženjering i proizvodnju metalnih konstrukcija i procesne opreme, OIB 59739948193</item>
    </derivirana_varijabla>
  </DomainObject.Predmet.ProtuStrankaListNazivFormatedOIB>
  <DomainObject.Predmet.OstaliListFormated>
    <izvorni_sadrzaj>
      <item>SAVEZ SAMOSTALNIH SINDIKATA HRVATSKE / Ured Međimurske županije Čakovec punomoćnik sudionika u postupku NENAD BENČIK; ZDENKO VIBOVEC; SLAVKO KLJUČEVIĆ; RADE ROHTEK; DENIS NOVAK; DARKO KRNJAK; STJEPAN ŠAFARIĆ; STJEPAN KRNJAK</item>
      <item>Lidia Belamarić</item>
      <item>Želimir Uršulin</item>
      <item>Universal  Eisen und Stahl gmbh</item>
      <item>Draško Andrić</item>
      <item>Općinski sud u Čakovcu</item>
      <item>Josip Belec, vl.obrt. radnje Piramida</item>
    </izvorni_sadrzaj>
    <derivirana_varijabla naziv="DomainObject.Predmet.OstaliListFormated_1">
      <item>SAVEZ SAMOSTALNIH SINDIKATA HRVATSKE / Ured Međimurske županije Čakovec punomoćnik sudionika u postupku NENAD BENČIK; ZDENKO VIBOVEC; SLAVKO KLJUČEVIĆ; RADE ROHTEK; DENIS NOVAK; DARKO KRNJAK; STJEPAN ŠAFARIĆ; STJEPAN KRNJAK</item>
      <item>Lidia Belamarić</item>
      <item>Želimir Uršulin</item>
      <item>Universal  Eisen und Stahl gmbh</item>
      <item>Draško Andrić</item>
      <item>Općinski sud u Čakovcu</item>
      <item>Josip Belec, vl.obrt. radnje Piramida</item>
    </derivirana_varijabla>
  </DomainObject.Predmet.OstaliListFormated>
  <DomainObject.Predmet.OstaliListFormatedOIB>
    <izvorni_sadrzaj>
      <item>SAVEZ SAMOSTALNIH SINDIKATA HRVATSKE / Ured Međimurske županije Čakovec punomoćnik sudionika u postupku NENAD BENČIK; ZDENKO VIBOVEC; SLAVKO KLJUČEVIĆ; RADE ROHTEK; DENIS NOVAK; DARKO KRNJAK; STJEPAN ŠAFARIĆ; STJEPAN KRNJAK</item>
      <item>Lidia Belamarić</item>
      <item>Želimir Uršulin, OIB 03842320752</item>
      <item>Universal  Eisen und Stahl gmbh</item>
      <item>Draško Andrić, OIB 33207933779</item>
      <item>Općinski sud u Čakovcu</item>
      <item>Josip Belec, vl.obrt. radnje Piramida, OIB 44143389921</item>
    </izvorni_sadrzaj>
    <derivirana_varijabla naziv="DomainObject.Predmet.OstaliListFormatedOIB_1">
      <item>SAVEZ SAMOSTALNIH SINDIKATA HRVATSKE / Ured Međimurske županije Čakovec punomoćnik sudionika u postupku NENAD BENČIK; ZDENKO VIBOVEC; SLAVKO KLJUČEVIĆ; RADE ROHTEK; DENIS NOVAK; DARKO KRNJAK; STJEPAN ŠAFARIĆ; STJEPAN KRNJAK</item>
      <item>Lidia Belamarić</item>
      <item>Želimir Uršulin, OIB 03842320752</item>
      <item>Universal  Eisen und Stahl gmbh</item>
      <item>Draško Andrić, OIB 33207933779</item>
      <item>Općinski sud u Čakovcu</item>
      <item>Josip Belec, vl.obrt. radnje Piramida, OIB 44143389921</item>
    </derivirana_varijabla>
  </DomainObject.Predmet.OstaliListFormatedOIB>
  <DomainObject.Predmet.OstaliListFormatedWithAdress>
    <izvorni_sadrzaj>
      <item>SAVEZ SAMOSTALNIH SINDIKATA HRVATSKE / Ured Međimurske županije Čakovec, Trg Republike 1, 40000 Čakovec punomoćnik sudionika u postupku NENAD BENČIK; ZDENKO VIBOVEC; SLAVKO KLJUČEVIĆ; RADE ROHTEK; DENIS NOVAK; DARKO KRNJAK; STJEPAN ŠAFARIĆ; STJEPAN KRNJAK</item>
      <item>Lidia Belamarić, Kratka 2, 42000 Varaždin</item>
      <item>Želimir Uršulin, Trg hrvatskih Ivanovaca 9, 42240 Ivanec</item>
      <item>Universal  Eisen und Stahl gmbh</item>
      <item>Draško Andrić, Horvatova 82/III, 10000 Zagreb</item>
      <item>Općinski sud u Čakovcu, R.Boškovića 18, 40000 Čakovec</item>
      <item>Josip Belec, vl.obrt. radnje Piramida, Tome Masaryka 5, 40000 Čakovec</item>
    </izvorni_sadrzaj>
    <derivirana_varijabla naziv="DomainObject.Predmet.OstaliListFormatedWithAdress_1">
      <item>SAVEZ SAMOSTALNIH SINDIKATA HRVATSKE / Ured Međimurske županije Čakovec, Trg Republike 1, 40000 Čakovec punomoćnik sudionika u postupku NENAD BENČIK; ZDENKO VIBOVEC; SLAVKO KLJUČEVIĆ; RADE ROHTEK; DENIS NOVAK; DARKO KRNJAK; STJEPAN ŠAFARIĆ; STJEPAN KRNJAK</item>
      <item>Lidia Belamarić, Kratka 2, 42000 Varaždin</item>
      <item>Želimir Uršulin, Trg hrvatskih Ivanovaca 9, 42240 Ivanec</item>
      <item>Universal  Eisen und Stahl gmbh</item>
      <item>Draško Andrić, Horvatova 82/III, 10000 Zagreb</item>
      <item>Općinski sud u Čakovcu, R.Boškovića 18, 40000 Čakovec</item>
      <item>Josip Belec, vl.obrt. radnje Piramida, Tome Masaryka 5, 40000 Čakovec</item>
    </derivirana_varijabla>
  </DomainObject.Predmet.OstaliListFormatedWithAdress>
  <DomainObject.Predmet.OstaliListFormatedWithAdressOIB>
    <izvorni_sadrzaj>
      <item>SAVEZ SAMOSTALNIH SINDIKATA HRVATSKE / Ured Međimurske županije Čakovec, Trg Republike 1, 40000 Čakovec punomoćnik sudionika u postupku NENAD BENČIK; ZDENKO VIBOVEC; SLAVKO KLJUČEVIĆ; RADE ROHTEK; DENIS NOVAK; DARKO KRNJAK; STJEPAN ŠAFARIĆ; STJEPAN KRNJAK</item>
      <item>Lidia Belamarić, Kratka 2, 42000 Varaždin</item>
      <item>Želimir Uršulin, OIB 03842320752, Trg hrvatskih Ivanovaca 9, 42240 Ivanec</item>
      <item>Universal  Eisen und Stahl gmbh</item>
      <item>Draško Andrić, OIB 33207933779, Horvatova 82/III, 10000 Zagreb</item>
      <item>Općinski sud u Čakovcu, R.Boškovića 18, 40000 Čakovec</item>
      <item>Josip Belec, vl.obrt. radnje Piramida, OIB 44143389921, Tome Masaryka 5, 40000 Čakovec</item>
    </izvorni_sadrzaj>
    <derivirana_varijabla naziv="DomainObject.Predmet.OstaliListFormatedWithAdressOIB_1">
      <item>SAVEZ SAMOSTALNIH SINDIKATA HRVATSKE / Ured Međimurske županije Čakovec, Trg Republike 1, 40000 Čakovec punomoćnik sudionika u postupku NENAD BENČIK; ZDENKO VIBOVEC; SLAVKO KLJUČEVIĆ; RADE ROHTEK; DENIS NOVAK; DARKO KRNJAK; STJEPAN ŠAFARIĆ; STJEPAN KRNJAK</item>
      <item>Lidia Belamarić, Kratka 2, 42000 Varaždin</item>
      <item>Želimir Uršulin, OIB 03842320752, Trg hrvatskih Ivanovaca 9, 42240 Ivanec</item>
      <item>Universal  Eisen und Stahl gmbh</item>
      <item>Draško Andrić, OIB 33207933779, Horvatova 82/III, 10000 Zagreb</item>
      <item>Općinski sud u Čakovcu, R.Boškovića 18, 40000 Čakovec</item>
      <item>Josip Belec, vl.obrt. radnje Piramida, OIB 44143389921, Tome Masaryka 5, 40000 Čakovec</item>
    </derivirana_varijabla>
  </DomainObject.Predmet.OstaliListFormatedWithAdressOIB>
  <DomainObject.Predmet.OstaliListNazivFormated>
    <izvorni_sadrzaj>
      <item>SAVEZ SAMOSTALNIH SINDIKATA HRVATSKE / Ured Međimurske županije Čakovec</item>
      <item>Lidia Belamarić</item>
      <item>Želimir Uršulin</item>
      <item>Universal  Eisen und Stahl gmbh</item>
      <item>Draško Andrić</item>
      <item>Općinski sud u Čakovcu</item>
      <item>Josip Belec, vl.obrt. radnje Piramida</item>
    </izvorni_sadrzaj>
    <derivirana_varijabla naziv="DomainObject.Predmet.OstaliListNazivFormated_1">
      <item>SAVEZ SAMOSTALNIH SINDIKATA HRVATSKE / Ured Međimurske županije Čakovec</item>
      <item>Lidia Belamarić</item>
      <item>Želimir Uršulin</item>
      <item>Universal  Eisen und Stahl gmbh</item>
      <item>Draško Andrić</item>
      <item>Općinski sud u Čakovcu</item>
      <item>Josip Belec, vl.obrt. radnje Piramida</item>
    </derivirana_varijabla>
  </DomainObject.Predmet.OstaliListNazivFormated>
  <DomainObject.Predmet.OstaliListNazivFormatedOIB>
    <izvorni_sadrzaj>
      <item>SAVEZ SAMOSTALNIH SINDIKATA HRVATSKE / Ured Međimurske županije Čakovec</item>
      <item>Lidia Belamarić</item>
      <item>Želimir Uršulin, OIB 03842320752</item>
      <item>Universal  Eisen und Stahl gmbh</item>
      <item>Draško Andrić, OIB 33207933779</item>
      <item>Općinski sud u Čakovcu</item>
      <item>Josip Belec, vl.obrt. radnje Piramida, OIB 44143389921</item>
    </izvorni_sadrzaj>
    <derivirana_varijabla naziv="DomainObject.Predmet.OstaliListNazivFormatedOIB_1">
      <item>SAVEZ SAMOSTALNIH SINDIKATA HRVATSKE / Ured Međimurske županije Čakovec</item>
      <item>Lidia Belamarić</item>
      <item>Želimir Uršulin, OIB 03842320752</item>
      <item>Universal  Eisen und Stahl gmbh</item>
      <item>Draško Andrić, OIB 33207933779</item>
      <item>Općinski sud u Čakovcu</item>
      <item>Josip Belec, vl.obrt. radnje Piramida, OIB 44143389921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St-411/2013-95</izvorni_sadrzaj>
    <derivirana_varijabla naziv="DomainObject.PoslovniBrojDokumenta_1">St-411/2013-95</derivirana_varijabla>
  </DomainObject.PoslovniBrojDokumenta>
  <DomainObject.Predmet.StrankaIDrugi>
    <izvorni_sadrzaj>SLAVKO KLJUČEVIĆ i dr.</izvorni_sadrzaj>
    <derivirana_varijabla naziv="DomainObject.Predmet.StrankaIDrugi_1">SLAVKO KLJUČEVIĆ i dr.</derivirana_varijabla>
  </DomainObject.Predmet.StrankaIDrugi>
  <DomainObject.Predmet.ProtustrankaIDrugi>
    <izvorni_sadrzaj>PIRAMIDA društvo s ograničenom odgovornošću za inženjering i proizvodnju metalnih konstrukcija i procesne opreme</izvorni_sadrzaj>
    <derivirana_varijabla naziv="DomainObject.Predmet.ProtustrankaIDrugi_1">PIRAMIDA društvo s ograničenom odgovornošću za inženjering i proizvodnju metalnih konstrukcija i procesne opreme</derivirana_varijabla>
  </DomainObject.Predmet.ProtustrankaIDrugi>
  <DomainObject.Predmet.StrankaIDrugiAdressOIB>
    <izvorni_sadrzaj>SLAVKO KLJUČEVIĆ, OIB 70170336694, Bukovčak 4, 40314 Selnica i dr.</izvorni_sadrzaj>
    <derivirana_varijabla naziv="DomainObject.Predmet.StrankaIDrugiAdressOIB_1">SLAVKO KLJUČEVIĆ, OIB 70170336694, Bukovčak 4, 40314 Selnica i dr.</derivirana_varijabla>
  </DomainObject.Predmet.StrankaIDrugiAdressOIB>
  <DomainObject.Predmet.ProtustrankaIDrugiAdressOIB>
    <izvorni_sadrzaj>PIRAMIDA društvo s ograničenom odgovornošću za inženjering i proizvodnju metalnih konstrukcija i procesne opreme, OIB 59739948193, Vladimira Nazora 18/A, Lopatinec</izvorni_sadrzaj>
    <derivirana_varijabla naziv="DomainObject.Predmet.ProtustrankaIDrugiAdressOIB_1">PIRAMIDA društvo s ograničenom odgovornošću za inženjering i proizvodnju metalnih konstrukcija i procesne opreme, OIB 59739948193, Vladimira Nazora 18/A, Lopatinec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RADE ROHTEK</item>
      <item>STJEPAN KRNJAK</item>
      <item>DARKO KRNJAK</item>
      <item>STJEPAN ŠAFARIĆ</item>
      <item>SLAVKO KLJUČEVIĆ</item>
      <item>NENAD BENČIK</item>
      <item>ZDENKO VIBOVEC</item>
      <item>DENIS NOVAK</item>
      <item>PIRAMIDA društvo s ograničenom odgovornošću za inženjering i proizvodnju metalnih konstrukcija i procesne opreme</item>
      <item>SAVEZ SAMOSTALNIH SINDIKATA HRVATSKE / Ured Međimurske županije Čakovec</item>
      <item>Lidia Belamarić</item>
      <item>Želimir Uršulin</item>
      <item>Universal  Eisen und Stahl gmbh</item>
      <item>Draško Andrić</item>
      <item>Općinski sud u Čakovcu</item>
      <item>Josip Belec, vl.obrt. radnje Piramida</item>
    </izvorni_sadrzaj>
    <derivirana_varijabla naziv="DomainObject.Predmet.SudioniciListNaziv_1">
      <item>RADE ROHTEK</item>
      <item>STJEPAN KRNJAK</item>
      <item>DARKO KRNJAK</item>
      <item>STJEPAN ŠAFARIĆ</item>
      <item>SLAVKO KLJUČEVIĆ</item>
      <item>NENAD BENČIK</item>
      <item>ZDENKO VIBOVEC</item>
      <item>DENIS NOVAK</item>
      <item>PIRAMIDA društvo s ograničenom odgovornošću za inženjering i proizvodnju metalnih konstrukcija i procesne opreme</item>
      <item>SAVEZ SAMOSTALNIH SINDIKATA HRVATSKE / Ured Međimurske županije Čakovec</item>
      <item>Lidia Belamarić</item>
      <item>Želimir Uršulin</item>
      <item>Universal  Eisen und Stahl gmbh</item>
      <item>Draško Andrić</item>
      <item>Općinski sud u Čakovcu</item>
      <item>Josip Belec, vl.obrt. radnje Piramida</item>
    </derivirana_varijabla>
  </DomainObject.Predmet.SudioniciListNaziv>
  <DomainObject.Predmet.SudioniciListAdressOIB>
    <izvorni_sadrzaj>
      <item>RADE ROHTEK, OIB 50265512941, Bartola Kašića 9,42000 Varaždin</item>
      <item>STJEPAN KRNJAK, OIB 82931758588, Gardinovec 228,40319 Belica</item>
      <item>DARKO KRNJAK, OIB 34016702957, Gardinovec 228,40319 Belica</item>
      <item>STJEPAN ŠAFARIĆ, OIB 89841039071, Kardeljeva 21,40311 Lopatinec</item>
      <item>SLAVKO KLJUČEVIĆ, OIB 70170336694, Bukovčak 4,40314 Selnica</item>
      <item>NENAD BENČIK, OIB 70661425311, ZAVNOH-a 42,40000 Čakovec</item>
      <item>ZDENKO VIBOVEC, OIB 36742141825, Novo Selo Rok, M. Tita 67,40000 Čakovec</item>
      <item>DENIS NOVAK, OIB 24070355520, Slakovec 47 A,40305 Nedelišće</item>
      <item>PIRAMIDA društvo s ograničenom odgovornošću za inženjering i proizvodnju metalnih konstrukcija i procesne opreme, OIB 59739948193, Vladimira Nazora 18/A,Lopatinec</item>
      <item>SAVEZ SAMOSTALNIH SINDIKATA HRVATSKE / Ured Međimurske županije Čakovec, Trg Republike 1,40000 Čakovec</item>
      <item>Lidia Belamarić, Kratka 2,42000 Varaždin</item>
      <item>Želimir Uršulin, OIB 03842320752, Trg hrvatskih Ivanovaca 9,42240 Ivanec</item>
      <item>Universal  Eisen und Stahl gmbh</item>
      <item>Draško Andrić, OIB 33207933779, Horvatova 82/III,10000 Zagreb</item>
      <item>Općinski sud u Čakovcu, R.Boškovića 18,40000 Čakovec</item>
      <item>Josip Belec, vl.obrt. radnje Piramida, OIB 44143389921, Tome Masaryka 5,40000 Čakovec</item>
    </izvorni_sadrzaj>
    <derivirana_varijabla naziv="DomainObject.Predmet.SudioniciListAdressOIB_1">
      <item>RADE ROHTEK, OIB 50265512941, Bartola Kašića 9,42000 Varaždin</item>
      <item>STJEPAN KRNJAK, OIB 82931758588, Gardinovec 228,40319 Belica</item>
      <item>DARKO KRNJAK, OIB 34016702957, Gardinovec 228,40319 Belica</item>
      <item>STJEPAN ŠAFARIĆ, OIB 89841039071, Kardeljeva 21,40311 Lopatinec</item>
      <item>SLAVKO KLJUČEVIĆ, OIB 70170336694, Bukovčak 4,40314 Selnica</item>
      <item>NENAD BENČIK, OIB 70661425311, ZAVNOH-a 42,40000 Čakovec</item>
      <item>ZDENKO VIBOVEC, OIB 36742141825, Novo Selo Rok, M. Tita 67,40000 Čakovec</item>
      <item>DENIS NOVAK, OIB 24070355520, Slakovec 47 A,40305 Nedelišće</item>
      <item>PIRAMIDA društvo s ograničenom odgovornošću za inženjering i proizvodnju metalnih konstrukcija i procesne opreme, OIB 59739948193, Vladimira Nazora 18/A,Lopatinec</item>
      <item>SAVEZ SAMOSTALNIH SINDIKATA HRVATSKE / Ured Međimurske županije Čakovec, Trg Republike 1,40000 Čakovec</item>
      <item>Lidia Belamarić, Kratka 2,42000 Varaždin</item>
      <item>Želimir Uršulin, OIB 03842320752, Trg hrvatskih Ivanovaca 9,42240 Ivanec</item>
      <item>Universal  Eisen und Stahl gmbh</item>
      <item>Draško Andrić, OIB 33207933779, Horvatova 82/III,10000 Zagreb</item>
      <item>Općinski sud u Čakovcu, R.Boškovića 18,40000 Čakovec</item>
      <item>Josip Belec, vl.obrt. radnje Piramida, OIB 44143389921, Tome Masaryka 5,40000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A47733-8352-493B-8A26-6B52D3C4FB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241</properties:Words>
  <properties:Characters>1263</properties:Characters>
  <properties:Lines>62</properties:Lines>
  <properties:Paragraphs>22</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1867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2017-04-04T08:43:00Z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St-411/2013-95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