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9763" w14:paraId="a4d9763" w:rsidRDefault="00AB4602" w:rsidP="00AC0DEF" w:rsidR="00AC0DEF" w:rsidRPr="00AC0DE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0DEF">
        <w:rPr>
          <w:rFonts w:cs="Times New Roman"/>
        </w:rPr>
        <w:t xml:space="preserve"> </w:t>
      </w:r>
      <w:r w:rsidR="00AC0DEF" w:rsidRPr="00AC0DEF">
        <w:rPr>
          <w:rFonts w:cs="Times New Roman"/>
        </w:rPr>
        <w:t xml:space="preserve">  REPUBLIKA HRVATSKA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TRGOVAČKI SUD U ZAGREBU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 xml:space="preserve">         Stalna služba u Karlovcu 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Karlovac, Trg hrvatskih branitelja 1/II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jc w:val="center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R E P U B  L I K A   H R V A T S K A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ab/>
        <w:t>R J E Š E N J E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SVETI KRIŽ ZAČRETJE, Poljoprivredna zadruga u stečaju, Sveti Križ Začretje, Ivana Kukuljevića Sakcinskog 29, OIB: 80898052004,  28. siječnja 2019.</w:t>
      </w:r>
    </w:p>
    <w:p w:rsidRDefault="00AC0DEF" w:rsidP="00AC0DEF" w:rsidR="00AC0DEF" w:rsidRPr="00AC0DEF">
      <w:pPr>
        <w:spacing w:after="0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jc w:val="center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r i j e š i o   j e</w:t>
      </w:r>
    </w:p>
    <w:p w:rsidRDefault="00AC0DEF" w:rsidP="00AC0DEF" w:rsidR="00AC0DEF" w:rsidRPr="00AC0D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0DEF" w:rsidP="00AC0DEF" w:rsidR="00AC0DEF" w:rsidRPr="00AC0D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U stečajnom postupku nad stečajnim dužnikom SVETI KRIŽ ZAČRETJE, Poljoprivredna zadruga u stečaju, Sveti Križ Začretje, Ivana Kukuljevića Sakcinskog 29, OIB: 80898052004, određuje se prodaja imovine stečajnog dužnika i to nekretnine upisane u z.k.ul. 1281 k.o. Mala Erpenja, k.č.br. 1387/3 kuća i dvorište površine 284 m2, k.č.br. 1387/4 livada površine 147 m2 i k.č.br. 1387/5 livada površine 191 m2.</w:t>
      </w:r>
    </w:p>
    <w:p w:rsidRDefault="00AC0DEF" w:rsidP="00AC0DEF" w:rsidR="00AC0DEF" w:rsidRPr="00AC0DEF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AC0DEF" w:rsidP="00AC0DEF" w:rsidR="00AC0DEF" w:rsidRPr="00AC0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AC0DEF" w:rsidP="00AC0DEF" w:rsidR="00AC0DEF" w:rsidRPr="00AC0DE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Određuje se upis zabilježbe rješenja o prodaji u zemljišnoj knjizi Općinskog suda u Zlataru, Zemljišnoknjižni odjel Zabok</w:t>
      </w:r>
    </w:p>
    <w:p w:rsidRDefault="00AC0DEF" w:rsidP="00AC0DEF" w:rsidR="00AC0DEF" w:rsidRPr="00AC0DEF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AC0DEF">
        <w:rPr>
          <w:rFonts w:cs="Times New Roman" w:eastAsia="Times New Roman"/>
          <w:lang w:eastAsia="hr-HR"/>
        </w:rPr>
        <w:t>Obrazloženje</w:t>
      </w:r>
    </w:p>
    <w:p w:rsidRDefault="00AC0DEF" w:rsidP="00AC0DEF" w:rsidR="00AC0DEF" w:rsidRPr="00AC0D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 xml:space="preserve">Rješenjem ovog suda posl. br. St-6388/16 od 31. siječnja 2017. otvoren je stečajni postupak nad stečajnim dužnikom SVETI KRIŽ ZAČRETJE, Poljoprivredna zadruga u stečaju, Sveti Križ Začretje, Ivana Kukuljevića Sakcinskog 29, OIB: 80898052004, a stečajnu masu čine nekretnine koje su predmet ove prodaje. </w:t>
      </w: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Na predmetnim nekretninama postoji razlučno pravo, te su stečajni upravitelj i razlučni vjerovnik predložili prodaju dužnikovih opterećenih nekretnina u stečajnom postupku, pa je temeljem čl. 247. st. 2. Stečajnog zakona (Narodne novine broj 71/15, 104/17, dalje:SZ) odlučeno kao u točki I. izreke rješenja.</w:t>
      </w: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AC0DEF" w:rsidP="00AC0DEF" w:rsidR="00AC0DEF" w:rsidRPr="00AC0D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C0DEF" w:rsidP="00AC0DEF" w:rsidR="00AC0DEF" w:rsidRPr="00AC0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jc w:val="center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U Karlovcu 28. siječnja 2019.</w:t>
      </w:r>
    </w:p>
    <w:p w:rsidRDefault="00AC0DEF" w:rsidP="00AC0DEF" w:rsidR="00AC0DEF" w:rsidRPr="00AC0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AC0DEF" w:rsidP="00AC0DEF" w:rsidR="00AC0DEF" w:rsidRPr="00AC0D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C0DEF">
        <w:rPr>
          <w:rFonts w:cs="Times New Roman" w:eastAsia="Times New Roman"/>
          <w:lang w:eastAsia="hr-HR"/>
        </w:rPr>
        <w:tab/>
        <w:t>Jadranka Mađeruh,v.r.</w:t>
      </w:r>
    </w:p>
    <w:p w:rsidRDefault="00AC0DEF" w:rsidP="00AC0DEF" w:rsidR="00AC0DEF" w:rsidRPr="00AC0D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C0DEF" w:rsidP="00AC0DEF" w:rsidR="00AC0DEF" w:rsidRPr="00AC0DEF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Za točnost otpravka-</w:t>
      </w:r>
    </w:p>
    <w:p w:rsidRDefault="00AC0DEF" w:rsidP="00AC0DEF" w:rsidR="00AC0DEF" w:rsidRPr="00AC0DEF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ovlašteni službenik:</w:t>
      </w:r>
    </w:p>
    <w:p w:rsidRDefault="00AC0DEF" w:rsidP="00AC0DEF" w:rsidR="00AC0DEF" w:rsidRPr="00AC0DEF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AC0DEF">
        <w:rPr>
          <w:rFonts w:cs="Times New Roman" w:eastAsia="Times New Roman"/>
          <w:lang w:eastAsia="hr-HR"/>
        </w:rPr>
        <w:tab/>
      </w:r>
      <w:r w:rsidRPr="00AC0DEF">
        <w:rPr>
          <w:rFonts w:cs="Times New Roman" w:eastAsia="Times New Roman"/>
          <w:lang w:eastAsia="hr-HR"/>
        </w:rPr>
        <w:tab/>
        <w:t xml:space="preserve"> Draženka Prpić</w:t>
      </w:r>
    </w:p>
    <w:p w:rsidRDefault="00AC0DEF" w:rsidP="00AC0DEF" w:rsidR="00AC0DEF" w:rsidRPr="00AC0D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 xml:space="preserve">      </w:t>
      </w:r>
    </w:p>
    <w:p w:rsidRDefault="00AC0DEF" w:rsidP="00AC0DEF" w:rsidR="00AC0DEF" w:rsidRPr="00AC0D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UPUTA O PRAVNOM LIJEKU:</w:t>
      </w:r>
    </w:p>
    <w:p w:rsidRDefault="00AC0DEF" w:rsidP="00AC0DEF" w:rsidR="00AC0DEF" w:rsidRPr="00AC0DEF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C0DEF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sectPr w:rsidSect="0032366B" w:rsidR="00AC0DEF" w:rsidRPr="00AC0DE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4592133"/>
      <w:docPartObj>
        <w:docPartGallery w:val="Page Numbers (Top of Page)"/>
        <w:docPartUnique/>
      </w:docPartObj>
    </w:sdtPr>
    <w:sdtContent>
      <w:p w:rsidRDefault="00AC0DEF" w:rsidR="00AC0D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C0DEF" w:rsidP="00AC0DEF" w:rsidR="008333A9">
    <w:pPr>
      <w:pStyle w:val="Zaglavlje"/>
      <w:tabs>
        <w:tab w:pos="9072" w:val="clear"/>
        <w:tab w:pos="7470" w:val="left"/>
        <w:tab w:pos="9073" w:val="right"/>
      </w:tabs>
      <w:jc w:val="left"/>
    </w:pPr>
    <w:r>
      <w:tab/>
      <w:t>1 St-6388/2016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DEF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48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St-6388/2016-50</izvorni_sadrzaj>
    <derivirana_varijabla naziv="DomainObject.Oznaka_1">St-6388/2016-50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spis St-6388/16 priklopljen spis  Ovr-66/17</izvorni_sadrzaj>
    <derivirana_varijabla naziv="DomainObject.Predmet.Opis_1">na spis St-6388/16 priklopljen spis  Ovr-66/17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St-6388/2016</izvorni_sadrzaj>
    <derivirana_varijabla naziv="DomainObject.Predmet.OznakaBroj_1">St-6388/2016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KRIŽ ZAČRETJE poljoprivredna zadruga u stečaju</izvorni_sadrzaj>
    <derivirana_varijabla naziv="DomainObject.Predmet.ProtustrankaFormated_1">  SVETI KRIŽ ZAČRETJE poljoprivredna zadruga u stečaju</derivirana_varijabla>
  </DomainObject.Predmet.ProtustrankaFormated>
  <DomainObject.Predmet.ProtustrankaFormatedOIB>
    <izvorni_sadrzaj>  SVETI KRIŽ ZAČRETJE poljoprivredna zadruga u stečaju, OIB 80898052004</izvorni_sadrzaj>
    <derivirana_varijabla naziv="DomainObject.Predmet.ProtustrankaFormatedOIB_1">  SVETI KRIŽ ZAČRETJE poljoprivredna zadruga u stečaju, OIB 80898052004</derivirana_varijabla>
  </DomainObject.Predmet.ProtustrankaFormatedOIB>
  <DomainObject.Predmet.ProtustrankaFormatedWithAdress>
    <izvorni_sadrzaj> SVETI KRIŽ ZAČRETJE poljoprivredna zadruga u stečaju, Ivana Kukuljevića Sakcinskog 29, 49223 Sveti Križ Začretje</izvorni_sadrzaj>
    <derivirana_varijabla naziv="DomainObject.Predmet.ProtustrankaFormatedWithAdress_1"> SVETI KRIŽ ZAČRETJE poljoprivredna zadruga u stečaju, Ivana Kukuljevića Sakcinskog 29, 49223 Sveti Križ Začretje</derivirana_varijabla>
  </DomainObject.Predmet.ProtustrankaFormatedWithAdress>
  <DomainObject.Predmet.ProtustrankaFormatedWithAdressOIB>
    <izvorni_sadrzaj> SVETI KRIŽ ZAČRETJE poljoprivredna zadruga u stečaju, OIB 80898052004, Ivana Kukuljevića Sakcinskog 29, 49223 Sveti Križ Začretje</izvorni_sadrzaj>
    <derivirana_varijabla naziv="DomainObject.Predmet.ProtustrankaFormatedWithAdressOIB_1"> SVETI KRIŽ ZAČRETJE poljoprivredna zadruga u stečaju, OIB 80898052004, Ivana Kukuljevića Sakcinskog 29, 49223 Sveti Križ Začretje</derivirana_varijabla>
  </DomainObject.Predmet.ProtustrankaFormatedWithAdressOIB>
  <DomainObject.Predmet.ProtustrankaWithAdress>
    <izvorni_sadrzaj>SVETI KRIŽ ZAČRETJE poljoprivredna zadruga u stečaju Ivana Kukuljevića Sakcinskog 29, 49223 Sveti Križ Začretje</izvorni_sadrzaj>
    <derivirana_varijabla naziv="DomainObject.Predmet.ProtustrankaWithAdress_1">SVETI KRIŽ ZAČRETJE poljoprivredna zadruga u stečaju Ivana Kukuljevića Sakcinskog 29, 49223 Sveti Križ Začretje</derivirana_varijabla>
  </DomainObject.Predmet.ProtustrankaWithAdress>
  <DomainObject.Predmet.ProtustrankaWithAdressOIB>
    <izvorni_sadrzaj>SVETI KRIŽ ZAČRETJE poljoprivredna zadruga u stečaju, OIB 80898052004, Ivana Kukuljevića Sakcinskog 29, 49223 Sveti Križ Začretje</izvorni_sadrzaj>
    <derivirana_varijabla naziv="DomainObject.Predmet.ProtustrankaWithAdressOIB_1">SVETI KRIŽ ZAČRETJE poljoprivredna zadruga u stečaju, OIB 80898052004, Ivana Kukuljevića Sakcinskog 29, 49223 Sveti Križ Začretje</derivirana_varijabla>
  </DomainObject.Predmet.ProtustrankaWithAdressOIB>
  <DomainObject.Predmet.ProtustrankaNazivFormated>
    <izvorni_sadrzaj>SVETI KRIŽ ZAČRETJE poljoprivredna zadruga u stečaju</izvorni_sadrzaj>
    <derivirana_varijabla naziv="DomainObject.Predmet.ProtustrankaNazivFormated_1">SVETI KRIŽ ZAČRETJE poljoprivredna zadruga u stečaju</derivirana_varijabla>
  </DomainObject.Predmet.ProtustrankaNazivFormated>
  <DomainObject.Predmet.ProtustrankaNazivFormatedOIB>
    <izvorni_sadrzaj>SVETI KRIŽ ZAČRETJE poljoprivredna zadruga u stečaju, OIB 80898052004</izvorni_sadrzaj>
    <derivirana_varijabla naziv="DomainObject.Predmet.ProtustrankaNazivFormatedOIB_1">SVETI KRIŽ ZAČRETJE poljoprivredna zadruga u stečaju,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SVETI KRIŽ ZAČRETJE poljoprivredna zadruga</izvorni_sadrzaj>
    <derivirana_varijabla naziv="DomainObject.Predmet.StrankaFormated_1">  SVETI KRIŽ ZAČRETJE poljoprivredna zadruga</derivirana_varijabla>
  </DomainObject.Predmet.StrankaFormated>
  <DomainObject.Predmet.StrankaFormatedOIB>
    <izvorni_sadrzaj>  SVETI KRIŽ ZAČRETJE poljoprivredna zadruga, OIB 80898052004</izvorni_sadrzaj>
    <derivirana_varijabla naziv="DomainObject.Predmet.StrankaFormatedOIB_1">  SVETI KRIŽ ZAČRETJE poljoprivredna zadruga, OIB 80898052004</derivirana_varijabla>
  </DomainObject.Predmet.StrankaFormatedOIB>
  <DomainObject.Predmet.StrankaFormatedWithAdress>
    <izvorni_sadrzaj> SVETI KRIŽ ZAČRETJE poljoprivredna zadruga, Ivana Kukuljevića Sakcinskog 29, 49223 Sveti Križ Začretje</izvorni_sadrzaj>
    <derivirana_varijabla naziv="DomainObject.Predmet.StrankaFormatedWithAdress_1"> SVETI KRIŽ ZAČRETJE poljoprivredna zadruga, Ivana Kukuljevića Sakcinskog 29, 49223 Sveti Križ Začretje</derivirana_varijabla>
  </DomainObject.Predmet.StrankaFormatedWithAdress>
  <DomainObject.Predmet.StrankaFormatedWithAdressOIB>
    <izvorni_sadrzaj> SVETI KRIŽ ZAČRETJE poljoprivredna zadruga, OIB 80898052004, Ivana Kukuljevića Sakcinskog 29, 49223 Sveti Križ Začretje</izvorni_sadrzaj>
    <derivirana_varijabla naziv="DomainObject.Predmet.StrankaFormatedWithAdressOIB_1"> SVETI KRIŽ ZAČRETJE poljoprivredna zadruga, OIB 80898052004, Ivana Kukuljevića Sakcinskog 29, 49223 Sveti Križ Začretje</derivirana_varijabla>
  </DomainObject.Predmet.StrankaFormatedWithAdressOIB>
  <DomainObject.Predmet.StrankaWithAdress>
    <izvorni_sadrzaj>SVETI KRIŽ ZAČRETJE poljoprivredna zadruga Ivana Kukuljevića Sakcinskog 29,49223 Sveti Križ Začretje</izvorni_sadrzaj>
    <derivirana_varijabla naziv="DomainObject.Predmet.StrankaWithAdress_1">SVETI KRIŽ ZAČRETJE poljoprivredna zadruga Ivana Kukuljevića Sakcinskog 29,49223 Sveti Križ Začretje</derivirana_varijabla>
  </DomainObject.Predmet.StrankaWithAdress>
  <DomainObject.Predmet.StrankaWithAdressOIB>
    <izvorni_sadrzaj>SVETI KRIŽ ZAČRETJE poljoprivredna zadruga, OIB 80898052004, Ivana Kukuljevića Sakcinskog 29,49223 Sveti Križ Začretje</izvorni_sadrzaj>
    <derivirana_varijabla naziv="DomainObject.Predmet.StrankaWithAdressOIB_1">SVETI KRIŽ ZAČRETJE poljoprivredna zadruga, OIB 80898052004, Ivana Kukuljevića Sakcinskog 29,49223 Sveti Križ Začretje</derivirana_varijabla>
  </DomainObject.Predmet.StrankaWithAdressOIB>
  <DomainObject.Predmet.StrankaNazivFormated>
    <izvorni_sadrzaj>SVETI KRIŽ ZAČRETJE poljoprivredna zadruga</izvorni_sadrzaj>
    <derivirana_varijabla naziv="DomainObject.Predmet.StrankaNazivFormated_1">SVETI KRIŽ ZAČRETJE poljoprivredna zadruga</derivirana_varijabla>
  </DomainObject.Predmet.StrankaNazivFormated>
  <DomainObject.Predmet.StrankaNazivFormatedOIB>
    <izvorni_sadrzaj>SVETI KRIŽ ZAČRETJE poljoprivredna zadruga, OIB 80898052004</izvorni_sadrzaj>
    <derivirana_varijabla naziv="DomainObject.Predmet.StrankaNazivFormatedOIB_1">SVETI KRIŽ ZAČRETJE poljoprivredna zadruga, OIB 80898052004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SVETI KRIŽ ZAČRETJE poljoprivredna zadruga</item>
    </izvorni_sadrzaj>
    <derivirana_varijabla naziv="DomainObject.Predmet.StrankaListFormated_1">
      <item>SVETI KRIŽ ZAČRETJE poljoprivredna zadruga</item>
    </derivirana_varijabla>
  </DomainObject.Predmet.StrankaListFormated>
  <DomainObject.Predmet.StrankaListFormatedOIB>
    <izvorni_sadrzaj>
      <item>SVETI KRIŽ ZAČRETJE poljoprivredna zadruga, OIB 80898052004</item>
    </izvorni_sadrzaj>
    <derivirana_varijabla naziv="DomainObject.Predmet.StrankaListFormatedOIB_1">
      <item>SVETI KRIŽ ZAČRETJE poljoprivredna zadruga, OIB 80898052004</item>
    </derivirana_varijabla>
  </DomainObject.Predmet.StrankaListFormatedOIB>
  <DomainObject.Predmet.StrankaListFormatedWithAdress>
    <izvorni_sadrzaj>
      <item>SVETI KRIŽ ZAČRETJE poljoprivredna zadruga, Ivana Kukuljevića Sakcinskog 29, 49223 Sveti Križ Začretje</item>
    </izvorni_sadrzaj>
    <derivirana_varijabla naziv="DomainObject.Predmet.StrankaListFormatedWithAdress_1">
      <item>SVETI KRIŽ ZAČRETJE poljoprivredna zadruga, Ivana Kukuljevića Sakcinskog 29, 49223 Sveti Križ Začretje</item>
    </derivirana_varijabla>
  </DomainObject.Predmet.StrankaListFormatedWithAdress>
  <DomainObject.Predmet.StrankaListFormatedWithAdressOIB>
    <izvorni_sadrzaj>
      <item>SVETI KRIŽ ZAČRETJE poljoprivredna zadruga, OIB 80898052004, Ivana Kukuljevića Sakcinskog 29, 49223 Sveti Križ Začretje</item>
    </izvorni_sadrzaj>
    <derivirana_varijabla naziv="DomainObject.Predmet.StrankaListFormatedWithAdressOIB_1">
      <item>SVETI KRIŽ ZAČRETJE poljoprivredna zadruga, OIB 80898052004, Ivana Kukuljevića Sakcinskog 29, 49223 Sveti Križ Začretje</item>
    </derivirana_varijabla>
  </DomainObject.Predmet.StrankaListFormatedWithAdressOIB>
  <DomainObject.Predmet.StrankaListNazivFormated>
    <izvorni_sadrzaj>
      <item>SVETI KRIŽ ZAČRETJE poljoprivredna zadruga</item>
    </izvorni_sadrzaj>
    <derivirana_varijabla naziv="DomainObject.Predmet.StrankaListNazivFormated_1">
      <item>SVETI KRIŽ ZAČRETJE poljoprivredna zadruga</item>
    </derivirana_varijabla>
  </DomainObject.Predmet.StrankaListNazivFormated>
  <DomainObject.Predmet.StrankaListNazivFormatedOIB>
    <izvorni_sadrzaj>
      <item>SVETI KRIŽ ZAČRETJE poljoprivredna zadruga, OIB 80898052004</item>
    </izvorni_sadrzaj>
    <derivirana_varijabla naziv="DomainObject.Predmet.StrankaListNazivFormatedOIB_1">
      <item>SVETI KRIŽ ZAČRETJE poljoprivredna zadruga, OIB 80898052004</item>
    </derivirana_varijabla>
  </DomainObject.Predmet.StrankaListNazivFormatedOIB>
  <DomainObject.Predmet.ProtuStrankaListFormated>
    <izvorni_sadrzaj>
      <item>SVETI KRIŽ ZAČRETJE poljoprivredna zadruga u stečaju</item>
    </izvorni_sadrzaj>
    <derivirana_varijabla naziv="DomainObject.Predmet.ProtuStrankaListFormated_1">
      <item>SVETI KRIŽ ZAČRETJE poljoprivredna zadruga u stečaju</item>
    </derivirana_varijabla>
  </DomainObject.Predmet.ProtuStrankaListFormated>
  <DomainObject.Predmet.ProtuStrankaListFormatedOIB>
    <izvorni_sadrzaj>
      <item>SVETI KRIŽ ZAČRETJE poljoprivredna zadruga u stečaju, OIB 80898052004</item>
    </izvorni_sadrzaj>
    <derivirana_varijabla naziv="DomainObject.Predmet.ProtuStrankaListFormatedOIB_1">
      <item>SVETI KRIŽ ZAČRETJE poljoprivredna zadruga u stečaju, OIB 80898052004</item>
    </derivirana_varijabla>
  </DomainObject.Predmet.ProtuStrankaListFormatedOIB>
  <DomainObject.Predmet.ProtuStrankaListFormatedWithAdress>
    <izvorni_sadrzaj>
      <item>SVETI KRIŽ ZAČRETJE poljoprivredna zadruga u stečaju, Ivana Kukuljevića Sakcinskog 29, 49223 Sveti Križ Začretje</item>
    </izvorni_sadrzaj>
    <derivirana_varijabla naziv="DomainObject.Predmet.ProtuStrankaListFormatedWithAdress_1">
      <item>SVETI KRIŽ ZAČRETJE poljoprivredna zadruga u stečaju, Ivana Kukuljevića Sakcinskog 29, 49223 Sveti Križ Začretje</item>
    </derivirana_varijabla>
  </DomainObject.Predmet.ProtuStrankaListFormatedWithAdress>
  <DomainObject.Predmet.ProtuStrankaListFormatedWithAdressOIB>
    <izvorni_sadrzaj>
      <item>SVETI KRIŽ ZAČRETJE poljoprivredna zadruga u stečaju, OIB 80898052004, Ivana Kukuljevića Sakcinskog 29, 49223 Sveti Križ Začretje</item>
    </izvorni_sadrzaj>
    <derivirana_varijabla naziv="DomainObject.Predmet.ProtuStrankaListFormatedWithAdressOIB_1">
      <item>SVETI KRIŽ ZAČRETJE poljoprivredna zadruga u stečaju, OIB 80898052004, Ivana Kukuljevića Sakcinskog 29, 49223 Sveti Križ Začretje</item>
    </derivirana_varijabla>
  </DomainObject.Predmet.ProtuStrankaListFormatedWithAdressOIB>
  <DomainObject.Predmet.ProtuStrankaListNazivFormated>
    <izvorni_sadrzaj>
      <item>SVETI KRIŽ ZAČRETJE poljoprivredna zadruga u stečaju</item>
    </izvorni_sadrzaj>
    <derivirana_varijabla naziv="DomainObject.Predmet.ProtuStrankaListNazivFormated_1">
      <item>SVETI KRIŽ ZAČRETJE poljoprivredna zadruga u stečaju</item>
    </derivirana_varijabla>
  </DomainObject.Predmet.ProtuStrankaListNazivFormated>
  <DomainObject.Predmet.ProtuStrankaListNazivFormatedOIB>
    <izvorni_sadrzaj>
      <item>SVETI KRIŽ ZAČRETJE poljoprivredna zadruga u stečaju, OIB 80898052004</item>
    </izvorni_sadrzaj>
    <derivirana_varijabla naziv="DomainObject.Predmet.ProtuStrankaListNazivFormatedOIB_1">
      <item>SVETI KRIŽ ZAČRETJE poljoprivredna zadruga u stečaju, OIB 80898052004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St-6388/2016-50</izvorni_sadrzaj>
    <derivirana_varijabla naziv="DomainObject.PoslovniBrojDokumenta_1">St-6388/2016-50</derivirana_varijabla>
  </DomainObject.PoslovniBrojDokumenta>
  <DomainObject.Predmet.StrankaIDrugi>
    <izvorni_sadrzaj>SVETI KRIŽ ZAČRETJE poljoprivredna zadruga</izvorni_sadrzaj>
    <derivirana_varijabla naziv="DomainObject.Predmet.StrankaIDrugi_1">SVETI KRIŽ ZAČRETJE poljoprivredna zadruga</derivirana_varijabla>
  </DomainObject.Predmet.StrankaIDrugi>
  <DomainObject.Predmet.ProtustrankaIDrugi>
    <izvorni_sadrzaj>SVETI KRIŽ ZAČRETJE poljoprivredna zadruga u stečaju</izvorni_sadrzaj>
    <derivirana_varijabla naziv="DomainObject.Predmet.ProtustrankaIDrugi_1">SVETI KRIŽ ZAČRETJE poljoprivredna zadruga u stečaju</derivirana_varijabla>
  </DomainObject.Predmet.ProtustrankaIDrugi>
  <DomainObject.Predmet.StrankaIDrugiAdressOIB>
    <izvorni_sadrzaj>SVETI KRIŽ ZAČRETJE poljoprivredna zadruga, OIB 80898052004, Ivana Kukuljevića Sakcinskog 29, 49223 Sveti Križ Začretje</izvorni_sadrzaj>
    <derivirana_varijabla naziv="DomainObject.Predmet.StrankaIDrugiAdressOIB_1">SVETI KRIŽ ZAČRETJE poljoprivredna zadruga, OIB 80898052004, Ivana Kukuljevića Sakcinskog 29, 49223 Sveti Križ Začretje</derivirana_varijabla>
  </DomainObject.Predmet.StrankaIDrugiAdressOIB>
  <DomainObject.Predmet.ProtustrankaIDrugiAdressOIB>
    <izvorni_sadrzaj>SVETI KRIŽ ZAČRETJE poljoprivredna zadruga u stečaju, OIB 80898052004, Ivana Kukuljevića Sakcinskog 29, 49223 Sveti Križ Začretje</izvorni_sadrzaj>
    <derivirana_varijabla naziv="DomainObject.Predmet.ProtustrankaIDrugiAdressOIB_1">SVETI KRIŽ ZAČRETJE poljoprivredna zadruga u stečaju,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KRIŽ ZAČRETJE poljoprivredna zadruga</item>
      <item>SVETI KRIŽ ZAČRETJE poljoprivredna zadruga u stečaju</item>
      <item>Petar Popović</item>
    </izvorni_sadrzaj>
    <derivirana_varijabla naziv="DomainObject.Predmet.SudioniciListNaziv_1">
      <item>SVETI KRIŽ ZAČRETJE poljoprivredna zadruga</item>
      <item>SVETI KRIŽ ZAČRETJE poljoprivredna zadruga u stečaju</item>
      <item>Petar Popović</item>
    </derivirana_varijabla>
  </DomainObject.Predmet.SudioniciListNaziv>
  <DomainObject.Predmet.SudioniciListAdressOIB>
    <izvorni_sadrzaj>
      <item>SVETI KRIŽ ZAČRETJE poljoprivredna zadruga, OIB 80898052004, Ivana Kukuljevića Sakcinskog 29,49223 Sveti Križ Začretje</item>
      <item>SVETI KRIŽ ZAČRETJE poljoprivredna zadruga u stečaju, OIB 80898052004, Ivana Kukuljevića Sakcinskog 29,49223 Sveti Križ Začretje</item>
      <item>Petar Popović, OIB 89375564266, Maksimirska Cesta 88,10000 Zagreb</item>
    </izvorni_sadrzaj>
    <derivirana_varijabla naziv="DomainObject.Predmet.SudioniciListAdressOIB_1">
      <item>SVETI KRIŽ ZAČRETJE poljoprivredna zadruga, OIB 80898052004, Ivana Kukuljevića Sakcinskog 29,49223 Sveti Križ Začretje</item>
      <item>SVETI KRIŽ ZAČRETJE poljoprivredna zadruga u stečaju, OIB 80898052004, Ivana Kukuljevića Sakcinskog 29,49223 Sveti Križ Začretje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22DC8-57CF-4B3E-8C0B-BA2988542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2142</properties:Characters>
  <properties:Lines>66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2019-01-28T11:40:00Z</cp:lastPrinted>
  <dcterms:modified xmlns:xsi="http://www.w3.org/2001/XMLSchema-instance" xsi:type="dcterms:W3CDTF">2019-01-28T11:40:00Z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St-6388/2016-50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