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6c2f" w14:paraId="9d36c2f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D933A3">
        <w:rPr>
          <w:rFonts w:hAnsi="Times New Roman" w:ascii="Times New Roman"/>
          <w:szCs w:val="24"/>
          <w:lang w:val="hr-HR"/>
        </w:rPr>
        <w:t>2258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A062CB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</w:t>
      </w:r>
      <w:r w:rsidR="00A062CB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1995 br. 1, OIB: 85821130368, za provedbu skraćenog stečajnog postupka nad dužnikom </w:t>
      </w:r>
      <w:r w:rsidR="00D933A3" w:rsidRPr="00C757AF">
        <w:rPr>
          <w:rFonts w:hAnsi="Times New Roman" w:ascii="Times New Roman"/>
          <w:szCs w:val="24"/>
        </w:rPr>
        <w:t>IT Center otvoreno informatičko učilište</w:t>
      </w:r>
      <w:r w:rsidR="00D933A3">
        <w:rPr>
          <w:rFonts w:hAnsi="Times New Roman" w:ascii="Times New Roman"/>
          <w:szCs w:val="24"/>
        </w:rPr>
        <w:t xml:space="preserve">, Zagreb (Grad Zagreb), Savska cesta 182, OIB: </w:t>
      </w:r>
      <w:r w:rsidR="00D933A3" w:rsidRPr="00AB3F80">
        <w:rPr>
          <w:rFonts w:hAnsi="Times New Roman" w:ascii="Times New Roman"/>
          <w:szCs w:val="24"/>
        </w:rPr>
        <w:t>75899539926</w:t>
      </w:r>
      <w:r w:rsidR="00A062CB" w:rsidRPr="003F239F">
        <w:rPr>
          <w:rFonts w:hAnsi="Times New Roman" w:ascii="Times New Roman"/>
          <w:szCs w:val="24"/>
          <w:lang w:val="hr-HR"/>
        </w:rPr>
        <w:t xml:space="preserve">, dana </w:t>
      </w:r>
      <w:r w:rsidR="00D933A3">
        <w:rPr>
          <w:rFonts w:hAnsi="Times New Roman" w:ascii="Times New Roman"/>
          <w:szCs w:val="24"/>
          <w:lang w:val="hr-HR"/>
        </w:rPr>
        <w:t>6. studenoga</w:t>
      </w:r>
      <w:r w:rsidR="00A062CB" w:rsidRPr="003F239F">
        <w:rPr>
          <w:rFonts w:hAnsi="Times New Roman" w:ascii="Times New Roman"/>
          <w:szCs w:val="24"/>
          <w:lang w:val="hr-HR"/>
        </w:rPr>
        <w:t xml:space="preserve"> 2017.  </w:t>
      </w:r>
    </w:p>
    <w:p w:rsidRDefault="00532B71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97BA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BE255B">
        <w:rPr>
          <w:rFonts w:hAnsi="Times New Roman" w:ascii="Times New Roman"/>
          <w:szCs w:val="24"/>
          <w:lang w:val="hr-HR"/>
        </w:rPr>
        <w:t xml:space="preserve"> </w:t>
      </w:r>
      <w:r w:rsidR="00D933A3" w:rsidRPr="00C757AF">
        <w:rPr>
          <w:rFonts w:hAnsi="Times New Roman" w:ascii="Times New Roman"/>
          <w:szCs w:val="24"/>
        </w:rPr>
        <w:t>IT Center otvoreno informatičko učilište</w:t>
      </w:r>
      <w:r w:rsidR="00D933A3">
        <w:rPr>
          <w:rFonts w:hAnsi="Times New Roman" w:ascii="Times New Roman"/>
          <w:szCs w:val="24"/>
        </w:rPr>
        <w:t xml:space="preserve">, Zagreb (Grad Zagreb), Savska cesta 182, OIB: </w:t>
      </w:r>
      <w:r w:rsidR="00D933A3" w:rsidRPr="00AB3F80">
        <w:rPr>
          <w:rFonts w:hAnsi="Times New Roman" w:ascii="Times New Roman"/>
          <w:szCs w:val="24"/>
        </w:rPr>
        <w:t>75899539926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D933A3" w:rsidRPr="00C757AF">
        <w:rPr>
          <w:rFonts w:hAnsi="Times New Roman" w:ascii="Times New Roman"/>
          <w:szCs w:val="24"/>
        </w:rPr>
        <w:t>IT Center otvoreno informatičko učilište</w:t>
      </w:r>
      <w:r w:rsidR="00D933A3">
        <w:rPr>
          <w:rFonts w:hAnsi="Times New Roman" w:ascii="Times New Roman"/>
          <w:szCs w:val="24"/>
        </w:rPr>
        <w:t xml:space="preserve">, Zagreb (Grad Zagreb), Savska cesta 182, OIB: </w:t>
      </w:r>
      <w:r w:rsidR="00D933A3" w:rsidRPr="00AB3F80">
        <w:rPr>
          <w:rFonts w:hAnsi="Times New Roman" w:ascii="Times New Roman"/>
          <w:szCs w:val="24"/>
        </w:rPr>
        <w:t>75899539926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D933A3">
        <w:rPr>
          <w:rFonts w:hAnsi="Times New Roman" w:ascii="Times New Roman"/>
          <w:szCs w:val="24"/>
          <w:lang w:val="hr-HR"/>
        </w:rPr>
        <w:t xml:space="preserve">102.965,24 </w:t>
      </w:r>
      <w:r>
        <w:rPr>
          <w:rFonts w:hAnsi="Times New Roman" w:ascii="Times New Roman"/>
          <w:szCs w:val="24"/>
          <w:lang w:val="hr-HR"/>
        </w:rPr>
        <w:t>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D933A3">
        <w:rPr>
          <w:rFonts w:hAnsi="Times New Roman" w:ascii="Times New Roman"/>
          <w:szCs w:val="24"/>
          <w:lang w:val="hr-HR"/>
        </w:rPr>
        <w:t>6. studenoga</w:t>
      </w:r>
      <w:r w:rsidR="00763E7A">
        <w:rPr>
          <w:rFonts w:hAnsi="Times New Roman" w:ascii="Times New Roman"/>
          <w:szCs w:val="24"/>
          <w:lang w:val="hr-HR"/>
        </w:rPr>
        <w:t xml:space="preserve">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00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D933A3">
      <w:rPr>
        <w:rFonts w:hAnsi="Times New Roman" w:ascii="Times New Roman"/>
        <w:lang w:val="hr-HR"/>
      </w:rPr>
      <w:t>2258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0171C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145A"/>
    <w:rsid w:val="00392920"/>
    <w:rsid w:val="00393D76"/>
    <w:rsid w:val="00396D77"/>
    <w:rsid w:val="00397BAC"/>
    <w:rsid w:val="003A5AF5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17C9D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F61CF"/>
    <w:rsid w:val="00A012CD"/>
    <w:rsid w:val="00A02D13"/>
    <w:rsid w:val="00A062CB"/>
    <w:rsid w:val="00A078C4"/>
    <w:rsid w:val="00A103D4"/>
    <w:rsid w:val="00A1567F"/>
    <w:rsid w:val="00A15981"/>
    <w:rsid w:val="00A35966"/>
    <w:rsid w:val="00A6064D"/>
    <w:rsid w:val="00A8188E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255B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33A3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A0066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C2C65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0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0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0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0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0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0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0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0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St-2258/2017</izvorni_sadrzaj>
    <derivirana_varijabla naziv="DomainObject.Predmet.OznakaBroj_1">St-2258/2017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 Center otvoreno informatičko učilište zastupanog po punomoćniku Dalibor Valužac</izvorni_sadrzaj>
    <derivirana_varijabla naziv="DomainObject.Predmet.ProtustrankaFormated_1">  IT Center otvoreno informatičko učilište zastupanog po punomoćniku Dalibor Valužac</derivirana_varijabla>
  </DomainObject.Predmet.ProtustrankaFormated>
  <DomainObject.Predmet.ProtustrankaFormatedOIB>
    <izvorni_sadrzaj>  IT Center otvoreno informatičko učilište, OIB 75899539926 zastupanog po punomoćniku Dalibor Valužac</izvorni_sadrzaj>
    <derivirana_varijabla naziv="DomainObject.Predmet.ProtustrankaFormatedOIB_1">  IT Center otvoreno informatičko učilište, OIB 75899539926 zastupanog po punomoćniku Dalibor Valužac</derivirana_varijabla>
  </DomainObject.Predmet.ProtustrankaFormatedOIB>
  <DomainObject.Predmet.ProtustrankaFormatedWithAdress>
    <izvorni_sadrzaj> IT Center otvoreno informatičko učilište, Savska cesta 182, 10000 Zagreb zastupanog po punomoćniku Dalibor Valužac</izvorni_sadrzaj>
    <derivirana_varijabla naziv="DomainObject.Predmet.ProtustrankaFormatedWithAdress_1"> IT Center otvoreno informatičko učilište, Savska cesta 182, 10000 Zagreb zastupanog po punomoćniku Dalibor Valužac</derivirana_varijabla>
  </DomainObject.Predmet.ProtustrankaFormatedWithAdress>
  <DomainObject.Predmet.ProtustrankaFormatedWithAdressOIB>
    <izvorni_sadrzaj> IT Center otvoreno informatičko učilište, OIB 75899539926, Savska cesta 182, 10000 Zagreb zastupanog po punomoćniku Dalibor Valužac</izvorni_sadrzaj>
    <derivirana_varijabla naziv="DomainObject.Predmet.ProtustrankaFormatedWithAdressOIB_1"> IT Center otvoreno informatičko učilište, OIB 75899539926, Savska cesta 182, 10000 Zagreb zastupanog po punomoćniku Dalibor Valužac</derivirana_varijabla>
  </DomainObject.Predmet.ProtustrankaFormatedWithAdressOIB>
  <DomainObject.Predmet.ProtustrankaWithAdress>
    <izvorni_sadrzaj>IT Center otvoreno informatičko učilište Savska cesta 182, 10000 Zagreb</izvorni_sadrzaj>
    <derivirana_varijabla naziv="DomainObject.Predmet.ProtustrankaWithAdress_1">IT Center otvoreno informatičko učilište Savska cesta 182, 10000 Zagreb</derivirana_varijabla>
  </DomainObject.Predmet.ProtustrankaWithAdress>
  <DomainObject.Predmet.ProtustrankaWithAdressOIB>
    <izvorni_sadrzaj>IT Center otvoreno informatičko učilište, OIB 75899539926, Savska cesta 182, 10000 Zagreb</izvorni_sadrzaj>
    <derivirana_varijabla naziv="DomainObject.Predmet.ProtustrankaWithAdressOIB_1">IT Center otvoreno informatičko učilište, OIB 75899539926, Savska cesta 182, 10000 Zagreb</derivirana_varijabla>
  </DomainObject.Predmet.ProtustrankaWithAdressOIB>
  <DomainObject.Predmet.ProtustrankaNazivFormated>
    <izvorni_sadrzaj>IT Center otvoreno informatičko učilište</izvorni_sadrzaj>
    <derivirana_varijabla naziv="DomainObject.Predmet.ProtustrankaNazivFormated_1">IT Center otvoreno informatičko učilište</derivirana_varijabla>
  </DomainObject.Predmet.ProtustrankaNazivFormated>
  <DomainObject.Predmet.ProtustrankaNazivFormatedOIB>
    <izvorni_sadrzaj>IT Center otvoreno informatičko učilište, OIB 75899539926</izvorni_sadrzaj>
    <derivirana_varijabla naziv="DomainObject.Predmet.ProtustrankaNazivFormatedOIB_1">IT Center otvoreno informatičko učilište, OIB 75899539926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Center otvoreno informatičko učilište zastupanog po punomoćniku Dalibor Valužac</item>
    </izvorni_sadrzaj>
    <derivirana_varijabla naziv="DomainObject.Predmet.ProtuStrankaListFormated_1">
      <item>IT Center otvoreno informatičko učilište zastupanog po punomoćniku Dalibor Valužac</item>
    </derivirana_varijabla>
  </DomainObject.Predmet.ProtuStrankaListFormated>
  <DomainObject.Predmet.ProtuStrankaListFormatedOIB>
    <izvorni_sadrzaj>
      <item>IT Center otvoreno informatičko učilište, OIB 75899539926 zastupanog po punomoćniku Dalibor Valužac</item>
    </izvorni_sadrzaj>
    <derivirana_varijabla naziv="DomainObject.Predmet.ProtuStrankaListFormatedOIB_1">
      <item>IT Center otvoreno informatičko učilište, OIB 75899539926 zastupanog po punomoćniku Dalibor Valužac</item>
    </derivirana_varijabla>
  </DomainObject.Predmet.ProtuStrankaListFormatedOIB>
  <DomainObject.Predmet.ProtuStrankaListFormatedWithAdress>
    <izvorni_sadrzaj>
      <item>IT Center otvoreno informatičko učilište, Savska cesta 182, 10000 Zagreb zastupanog po punomoćniku Dalibor Valužac</item>
    </izvorni_sadrzaj>
    <derivirana_varijabla naziv="DomainObject.Predmet.ProtuStrankaListFormatedWithAdress_1">
      <item>IT Center otvoreno informatičko učilište, Savska cesta 182, 10000 Zagreb zastupanog po punomoćniku Dalibor Valužac</item>
    </derivirana_varijabla>
  </DomainObject.Predmet.ProtuStrankaListFormatedWithAdress>
  <DomainObject.Predmet.ProtuStrankaListFormatedWithAdressOIB>
    <izvorni_sadrzaj>
      <item>IT Center otvoreno informatičko učilište, OIB 75899539926, Savska cesta 182, 10000 Zagreb zastupanog po punomoćniku Dalibor Valužac</item>
    </izvorni_sadrzaj>
    <derivirana_varijabla naziv="DomainObject.Predmet.ProtuStrankaListFormatedWithAdressOIB_1">
      <item>IT Center otvoreno informatičko učilište, OIB 75899539926, Savska cesta 182, 10000 Zagreb zastupanog po punomoćniku Dalibor Valužac</item>
    </derivirana_varijabla>
  </DomainObject.Predmet.ProtuStrankaListFormatedWithAdressOIB>
  <DomainObject.Predmet.ProtuStrankaListNazivFormated>
    <izvorni_sadrzaj>
      <item>IT Center otvoreno informatičko učilište</item>
    </izvorni_sadrzaj>
    <derivirana_varijabla naziv="DomainObject.Predmet.ProtuStrankaListNazivFormated_1">
      <item>IT Center otvoreno informatičko učilište</item>
    </derivirana_varijabla>
  </DomainObject.Predmet.ProtuStrankaListNazivFormated>
  <DomainObject.Predmet.ProtuStrankaListNazivFormatedOIB>
    <izvorni_sadrzaj>
      <item>IT Center otvoreno informatičko učilište, OIB 75899539926</item>
    </izvorni_sadrzaj>
    <derivirana_varijabla naziv="DomainObject.Predmet.ProtuStrankaListNazivFormatedOIB_1">
      <item>IT Center otvoreno informatičko učilište, OIB 75899539926</item>
    </derivirana_varijabla>
  </DomainObject.Predmet.ProtuStrankaListNazivFormatedOIB>
  <DomainObject.Predmet.OstaliListFormated>
    <izvorni_sadrzaj>
      <item>Dalibor Valužac punomoćnik sudionika u postupku IT Center otvoreno informatičko učilište</item>
    </izvorni_sadrzaj>
    <derivirana_varijabla naziv="DomainObject.Predmet.OstaliListFormated_1">
      <item>Dalibor Valužac punomoćnik sudionika u postupku IT Center otvoreno informatičko učilište</item>
    </derivirana_varijabla>
  </DomainObject.Predmet.OstaliListFormated>
  <DomainObject.Predmet.OstaliListFormatedOIB>
    <izvorni_sadrzaj>
      <item>Dalibor Valužac, OIB 41255948141 punomoćnik sudionika u postupku IT Center otvoreno informatičko učilište</item>
    </izvorni_sadrzaj>
    <derivirana_varijabla naziv="DomainObject.Predmet.OstaliListFormatedOIB_1">
      <item>Dalibor Valužac, OIB 41255948141 punomoćnik sudionika u postupku IT Center otvoreno informatičko učilište</item>
    </derivirana_varijabla>
  </DomainObject.Predmet.OstaliListFormatedOIB>
  <DomainObject.Predmet.OstaliListFormatedWithAdress>
    <izvorni_sadrzaj>
      <item>Dalibor Valužac, 2. Odvojak Purgarije 3, 10431 Kerestinec punomoćnik sudionika u postupku IT Center otvoreno informatičko učilište</item>
    </izvorni_sadrzaj>
    <derivirana_varijabla naziv="DomainObject.Predmet.OstaliListFormatedWithAdress_1">
      <item>Dalibor Valužac, 2. Odvojak Purgarije 3, 10431 Kerestinec punomoćnik sudionika u postupku IT Center otvoreno informatičko učilište</item>
    </derivirana_varijabla>
  </DomainObject.Predmet.OstaliListFormatedWithAdress>
  <DomainObject.Predmet.OstaliListFormatedWithAdressOIB>
    <izvorni_sadrzaj>
      <item>Dalibor Valužac, OIB 41255948141, 2. Odvojak Purgarije 3, 10431 Kerestinec punomoćnik sudionika u postupku IT Center otvoreno informatičko učilište</item>
    </izvorni_sadrzaj>
    <derivirana_varijabla naziv="DomainObject.Predmet.OstaliListFormatedWithAdressOIB_1">
      <item>Dalibor Valužac, OIB 41255948141, 2. Odvojak Purgarije 3, 10431 Kerestinec punomoćnik sudionika u postupku IT Center otvoreno informatičko učilište</item>
    </derivirana_varijabla>
  </DomainObject.Predmet.OstaliListFormatedWithAdressOIB>
  <DomainObject.Predmet.OstaliListNazivFormated>
    <izvorni_sadrzaj>
      <item>Dalibor Valužac</item>
    </izvorni_sadrzaj>
    <derivirana_varijabla naziv="DomainObject.Predmet.OstaliListNazivFormated_1">
      <item>Dalibor Valužac</item>
    </derivirana_varijabla>
  </DomainObject.Predmet.OstaliListNazivFormated>
  <DomainObject.Predmet.OstaliListNazivFormatedOIB>
    <izvorni_sadrzaj>
      <item>Dalibor Valužac, OIB 41255948141</item>
    </izvorni_sadrzaj>
    <derivirana_varijabla naziv="DomainObject.Predmet.OstaliListNazivFormatedOIB_1">
      <item>Dalibor Valužac, OIB 41255948141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Center otvoreno informatičko učilište</izvorni_sadrzaj>
    <derivirana_varijabla naziv="DomainObject.Predmet.ProtustrankaIDrugi_1">IT Center otvoreno informatičko učilište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 Center otvoreno informatičko učilište, OIB 75899539926, Savska cesta 182, 10000 Zagreb</izvorni_sadrzaj>
    <derivirana_varijabla naziv="DomainObject.Predmet.ProtustrankaIDrugiAdressOIB_1">IT Center otvoreno informatičko učilište, OIB 75899539926, Savska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 Center otvoreno informatičko učilište</item>
      <item>Dalibor Valužac</item>
    </izvorni_sadrzaj>
    <derivirana_varijabla naziv="DomainObject.Predmet.SudioniciListNaziv_1">
      <item>FINA Regionalni centar Zagreb</item>
      <item>IT Center otvoreno informatičko učilište</item>
      <item>Dalibor Valužac</item>
    </derivirana_varijabla>
  </DomainObject.Predmet.SudioniciListNaziv>
  <DomainObject.Predmet.SudioniciListAdressOIB>
    <izvorni_sadrzaj>
      <item>FINA Regionalni centar Zagreb, OIB 85821130368, Trg svibanjskih žrtava 1995. 1,10000 Zagreb</item>
      <item>IT Center otvoreno informatičko učilište, OIB 75899539926, Savska cesta 182,10000 Zagreb</item>
      <item>Dalibor Valužac, OIB 41255948141, 2. Odvojak Purgarije 3,10431 Kerestinec</item>
    </izvorni_sadrzaj>
    <derivirana_varijabla naziv="DomainObject.Predmet.SudioniciListAdressOIB_1">
      <item>FINA Regionalni centar Zagreb, OIB 85821130368, Trg svibanjskih žrtava 1995. 1,10000 Zagreb</item>
      <item>IT Center otvoreno informatičko učilište, OIB 75899539926, Savska cesta 182,10000 Zagreb</item>
      <item>Dalibor Valužac, OIB 41255948141, 2. Odvojak Purgarije 3,10431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75899539926</item>
      <item>, OIB 41255948141</item>
    </izvorni_sadrzaj>
    <derivirana_varijabla naziv="DomainObject.Predmet.SudioniciListNazivOIB_1">
      <item>, OIB 85821130368</item>
      <item>, OIB 75899539926</item>
      <item>, OIB 41255948141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F75A2-0E95-4BBC-B8B5-1C6BDF0BA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2321</properties:Characters>
  <properties:Lines>70</properties:Lines>
  <properties:Paragraphs>21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2017-11-06T07:54:00Z</cp:lastPrinted>
  <dcterms:modified xmlns:xsi="http://www.w3.org/2001/XMLSchema-instance" xsi:type="dcterms:W3CDTF">2017-11-06T07:54:00Z</dcterms:modified>
  <cp:revision>195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