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b3e7" w14:paraId="654b3e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080D53">
        <w:rPr>
          <w:lang w:val="hr-HR"/>
        </w:rPr>
        <w:t>346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080D53">
        <w:rPr>
          <w:lang w:val="hr-HR"/>
        </w:rPr>
        <w:t>LUNA</w:t>
      </w:r>
      <w:r w:rsidR="003734FC">
        <w:rPr>
          <w:lang w:val="hr-HR"/>
        </w:rPr>
        <w:t xml:space="preserve"> jednostavno</w:t>
      </w:r>
      <w:r w:rsidRPr="000664E3">
        <w:rPr>
          <w:lang w:val="hr-HR"/>
        </w:rPr>
        <w:t xml:space="preserve"> društvo s ograničenom odgovornošću za</w:t>
      </w:r>
      <w:r w:rsidR="00080D53">
        <w:rPr>
          <w:lang w:val="hr-HR"/>
        </w:rPr>
        <w:t xml:space="preserve"> usluge i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trgovinu, </w:t>
      </w:r>
      <w:r w:rsidR="003734FC">
        <w:rPr>
          <w:lang w:val="hr-HR"/>
        </w:rPr>
        <w:t xml:space="preserve">Bjelovar, </w:t>
      </w:r>
      <w:r w:rsidR="00080D53">
        <w:rPr>
          <w:lang w:val="hr-HR"/>
        </w:rPr>
        <w:t>Krste Frankopana 22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080D53">
        <w:rPr>
          <w:lang w:val="hr-HR"/>
        </w:rPr>
        <w:t>010087290</w:t>
      </w:r>
      <w:r w:rsidR="003734FC">
        <w:rPr>
          <w:lang w:val="hr-HR"/>
        </w:rPr>
        <w:t xml:space="preserve">, OIB: </w:t>
      </w:r>
      <w:r w:rsidR="00080D53">
        <w:rPr>
          <w:lang w:val="hr-HR"/>
        </w:rPr>
        <w:t>21939514358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080D53">
        <w:rPr>
          <w:lang w:val="hr-HR"/>
        </w:rPr>
        <w:t>346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80D53">
        <w:rPr>
          <w:lang w:val="hr-HR"/>
        </w:rPr>
        <w:t>164.960,06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80D53">
        <w:rPr>
          <w:lang w:val="hr-HR"/>
        </w:rPr>
        <w:t>Aleksandar Milojević, Medinci, Stjepana Radića 73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80D53">
        <w:rPr>
          <w:lang w:val="hr-HR"/>
        </w:rPr>
        <w:t>77483361508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80D53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080D53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080D53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17D" w:rsidR="003B717D">
      <w:r>
        <w:separator/>
      </w:r>
    </w:p>
  </w:endnote>
  <w:endnote w:id="0" w:type="continuationSeparator">
    <w:p w:rsidRDefault="003B717D" w:rsidR="003B7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17D" w:rsidR="003B717D">
      <w:r>
        <w:separator/>
      </w:r>
    </w:p>
  </w:footnote>
  <w:footnote w:id="0" w:type="continuationSeparator">
    <w:p w:rsidRDefault="003B717D" w:rsidR="003B7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80D53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B717D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E71EE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7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7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jednostavno društvo s ograničenom odgovornošću za usluge i trgovinu, Bjelovar</izvorni_sadrzaj>
    <derivirana_varijabla naziv="DomainObject.Predmet.ProtustrankaFormated_1">  LUNA jednostavno društvo s ograničenom odgovornošću za usluge i trgovinu, Bjelovar</derivirana_varijabla>
  </DomainObject.Predmet.ProtustrankaFormated>
  <DomainObject.Predmet.ProtustrankaFormatedOIB>
    <izvorni_sadrzaj>  LUNA jednostavno društvo s ograničenom odgovornošću za usluge i trgovinu, Bjelovar, OIB 21930514358</izvorni_sadrzaj>
    <derivirana_varijabla naziv="DomainObject.Predmet.ProtustrankaFormatedOIB_1">  LUNA jednostavno društvo s ograničenom odgovornošću za usluge i trgovinu, Bjelovar, OIB 21930514358</derivirana_varijabla>
  </DomainObject.Predmet.ProtustrankaFormatedOIB>
  <DomainObject.Predmet.ProtustrankaFormatedWithAdress>
    <izvorni_sadrzaj> LUNA jednostavno društvo s ograničenom odgovornošću za usluge i trgovinu, Bjelovar, Krste Frankopana 22, 43000 Bjelovar</izvorni_sadrzaj>
    <derivirana_varijabla naziv="DomainObject.Predmet.ProtustrankaFormatedWithAdress_1"> LUNA jednostavno društvo s ograničenom odgovornošću za usluge i trgovinu, Bjelovar, Krste Frankopana 22, 43000 Bjelovar</derivirana_varijabla>
  </DomainObject.Predmet.ProtustrankaFormatedWithAdress>
  <DomainObject.Predmet.ProtustrankaFormatedWithAdressOIB>
    <izvorni_sadrzaj> LUNA jednostavno društvo s ograničenom odgovornošću za usluge i trgovinu, Bjelovar, OIB 21930514358, Krste Frankopana 22, 43000 Bjelovar</izvorni_sadrzaj>
    <derivirana_varijabla naziv="DomainObject.Predmet.ProtustrankaFormatedWithAdressOIB_1"> LUNA jednostavno društvo s ograničenom odgovornošću za usluge i trgovinu, Bjelovar, OIB 21930514358, Krste Frankopana 22, 43000 Bjelovar</derivirana_varijabla>
  </DomainObject.Predmet.ProtustrankaFormatedWithAdressOIB>
  <DomainObject.Predmet.ProtustrankaWithAdress>
    <izvorni_sadrzaj>LUNA jednostavno društvo s ograničenom odgovornošću za usluge i trgovinu, Bjelovar Krste Frankopana 22, 43000 Bjelovar</izvorni_sadrzaj>
    <derivirana_varijabla naziv="DomainObject.Predmet.ProtustrankaWithAdress_1">LUNA jednostavno društvo s ograničenom odgovornošću za usluge i trgovinu, Bjelovar Krste Frankopana 22, 43000 Bjelovar</derivirana_varijabla>
  </DomainObject.Predmet.ProtustrankaWithAdress>
  <DomainObject.Predmet.ProtustrankaWithAdressOIB>
    <izvorni_sadrzaj>LUNA jednostavno društvo s ograničenom odgovornošću za usluge i trgovinu, Bjelovar, OIB 21930514358, Krste Frankopana 22, 43000 Bjelovar</izvorni_sadrzaj>
    <derivirana_varijabla naziv="DomainObject.Predmet.ProtustrankaWithAdressOIB_1">LUNA jednostavno društvo s ograničenom odgovornošću za usluge i trgovinu, Bjelovar, OIB 21930514358, Krste Frankopana 22, 43000 Bjelovar</derivirana_varijabla>
  </DomainObject.Predmet.ProtustrankaWithAdressOIB>
  <DomainObject.Predmet.ProtustrankaNazivFormated>
    <izvorni_sadrzaj>LUNA jednostavno društvo s ograničenom odgovornošću za usluge i trgovinu, Bjelovar</izvorni_sadrzaj>
    <derivirana_varijabla naziv="DomainObject.Predmet.ProtustrankaNazivFormated_1">LUNA jednostavno društvo s ograničenom odgovornošću za usluge i trgovinu, Bjelovar</derivirana_varijabla>
  </DomainObject.Predmet.ProtustrankaNazivFormated>
  <DomainObject.Predmet.ProtustrankaNazivFormatedOIB>
    <izvorni_sadrzaj>LUNA jednostavno društvo s ograničenom odgovornošću za usluge i trgovinu, Bjelovar, OIB 21930514358</izvorni_sadrzaj>
    <derivirana_varijabla naziv="DomainObject.Predmet.ProtustrankaNazivFormatedOIB_1">LUNA jednostavno društvo s ograničenom odgovornošću za usluge i trgovinu, Bjelovar, OIB 21930514358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LUNA jednostavno društvo s ograničenom odgovornošću za usluge i trgovinu, Bjelovar</item>
    </izvorni_sadrzaj>
    <derivirana_varijabla naziv="DomainObject.Predmet.ProtuStrankaListFormated_1">
      <item>LUNA jednostavno društvo s ograničenom odgovornošću za usluge i trgovinu, Bjelovar</item>
    </derivirana_varijabla>
  </DomainObject.Predmet.ProtuStrankaListFormated>
  <DomainObject.Predmet.ProtuStrankaListFormatedOIB>
    <izvorni_sadrzaj>
      <item>LUNA jednostavno društvo s ograničenom odgovornošću za usluge i trgovinu, Bjelovar, OIB 21930514358</item>
    </izvorni_sadrzaj>
    <derivirana_varijabla naziv="DomainObject.Predmet.ProtuStrankaListFormatedOIB_1">
      <item>LUNA jednostavno društvo s ograničenom odgovornošću za usluge i trgovinu, Bjelovar, OIB 21930514358</item>
    </derivirana_varijabla>
  </DomainObject.Predmet.ProtuStrankaListFormatedOIB>
  <DomainObject.Predmet.ProtuStrankaListFormatedWithAdress>
    <izvorni_sadrzaj>
      <item>LUNA jednostavno društvo s ograničenom odgovornošću za usluge i trgovinu, Bjelovar, Krste Frankopana 22, 43000 Bjelovar</item>
    </izvorni_sadrzaj>
    <derivirana_varijabla naziv="DomainObject.Predmet.ProtuStrankaListFormatedWithAdress_1">
      <item>LUNA jednostavno društvo s ograničenom odgovornošću za usluge i trgovinu, Bjelovar, Krste Frankopana 22, 43000 Bjelovar</item>
    </derivirana_varijabla>
  </DomainObject.Predmet.ProtuStrankaListFormatedWithAdress>
  <DomainObject.Predmet.ProtuStrankaListFormatedWithAdressOIB>
    <izvorni_sadrzaj>
      <item>LUNA jednostavno društvo s ograničenom odgovornošću za usluge i trgovinu, Bjelovar, OIB 21930514358, Krste Frankopana 22, 43000 Bjelovar</item>
    </izvorni_sadrzaj>
    <derivirana_varijabla naziv="DomainObject.Predmet.ProtuStrankaListFormatedWithAdressOIB_1">
      <item>LUNA jednostavno društvo s ograničenom odgovornošću za usluge i trgovinu, Bjelovar, OIB 21930514358, Krste Frankopana 22, 43000 Bjelovar</item>
    </derivirana_varijabla>
  </DomainObject.Predmet.ProtuStrankaListFormatedWithAdressOIB>
  <DomainObject.Predmet.ProtuStrankaListNazivFormated>
    <izvorni_sadrzaj>
      <item>LUNA jednostavno društvo s ograničenom odgovornošću za usluge i trgovinu, Bjelovar</item>
    </izvorni_sadrzaj>
    <derivirana_varijabla naziv="DomainObject.Predmet.ProtuStrankaListNazivFormated_1">
      <item>LUNA jednostavno društvo s ograničenom odgovornošću za usluge i trgovinu, Bjelovar</item>
    </derivirana_varijabla>
  </DomainObject.Predmet.ProtuStrankaListNazivFormated>
  <DomainObject.Predmet.ProtuStrankaListNazivFormatedOIB>
    <izvorni_sadrzaj>
      <item>LUNA jednostavno društvo s ograničenom odgovornošću za usluge i trgovinu, Bjelovar, OIB 21930514358</item>
    </izvorni_sadrzaj>
    <derivirana_varijabla naziv="DomainObject.Predmet.ProtuStrankaListNazivFormatedOIB_1">
      <item>LUNA jednostavno društvo s ograničenom odgovornošću za usluge i trgovinu, Bjelovar, OIB 21930514358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LUNA jednostavno društvo s ograničenom odgovornošću za usluge i trgovinu, Bjelovar</izvorni_sadrzaj>
    <derivirana_varijabla naziv="DomainObject.Predmet.ProtustrankaIDrugi_1">LUNA jednostavno društvo s ograničenom odgovornošću za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LUNA jednostavno društvo s ograničenom odgovornošću za usluge i trgovinu, Bjelovar, OIB 21930514358, Krste Frankopana 22, 43000 Bjelovar</izvorni_sadrzaj>
    <derivirana_varijabla naziv="DomainObject.Predmet.ProtustrankaIDrugiAdressOIB_1">LUNA jednostavno društvo s ograničenom odgovornošću za usluge i trgovinu, Bjelovar, OIB 21930514358, Krste Frankopana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LUNA jednostavno društvo s ograničenom odgovornošću za usluge i trgovinu, Bjelovar</item>
    </izvorni_sadrzaj>
    <derivirana_varijabla naziv="DomainObject.Predmet.SudioniciListNaziv_1">
      <item>FINA, RC ZAGREB, Podružnica Bjelovar</item>
      <item>LUNA jednostavno društvo s ograničenom odgovornošću za usluge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LUNA jednostavno društvo s ograničenom odgovornošću za usluge i trgovinu, Bjelovar, OIB 21930514358, Krste Frankopana 22,43000 Bjelovar</item>
    </izvorni_sadrzaj>
    <derivirana_varijabla naziv="DomainObject.Predmet.SudioniciListAdressOIB_1">
      <item>FINA, RC ZAGREB, Podružnica Bjelovar, OIB 85821130368, F. Supila 4,43000 Bjelovar</item>
      <item>LUNA jednostavno društvo s ograničenom odgovornošću za usluge i trgovinu, Bjelovar, OIB 21930514358, Krste Frankopana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21930514358</item>
    </izvorni_sadrzaj>
    <derivirana_varijabla naziv="DomainObject.Predmet.SudioniciListNazivOIB_1">
      <item>, OIB 85821130368</item>
      <item>, OIB 21930514358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1719</properties:Characters>
  <properties:Lines>49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2015-10-19T12:40:00Z</dcterms:created>
  <dc:creator>553y7k3</dc:creator>
  <cp:keywords/>
  <cp:lastModifiedBy>Željka Vitez</cp:lastModifiedBy>
  <cp:lastPrinted>2016-01-05T07:02:00Z</cp:lastPrinted>
  <dcterms:modified xmlns:xsi="http://www.w3.org/2001/XMLSchema-instance" xsi:type="dcterms:W3CDTF">2016-01-05T08:01:00Z</dcterms:modified>
  <cp:revision>5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