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95c3" w14:paraId="34695c3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490587">
        <w:rPr>
          <w:b/>
        </w:rPr>
        <w:t>3</w:t>
      </w:r>
      <w:r w:rsidR="00A223CC">
        <w:rPr>
          <w:b/>
        </w:rPr>
        <w:t>45</w:t>
      </w:r>
      <w:r w:rsidR="00490587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4204FE" w:rsidRPr="004204FE">
        <w:t>EXCALIBUR, d.o.o. za proizvodnju, trgovinu i ugostiteljstvo</w:t>
      </w:r>
      <w:r w:rsidR="004204FE">
        <w:t xml:space="preserve">, Klanci 20, 21311, Stobreč, </w:t>
      </w:r>
      <w:r w:rsidR="008C2B3C">
        <w:t>OIB:</w:t>
      </w:r>
      <w:r w:rsidR="004204FE" w:rsidRPr="004204FE">
        <w:t xml:space="preserve"> 68298092613</w:t>
      </w:r>
      <w:r w:rsidR="004204FE">
        <w:t xml:space="preserve"> </w:t>
      </w:r>
      <w:r w:rsidR="00524FB3" w:rsidRPr="00480E9F">
        <w:t xml:space="preserve">, dana </w:t>
      </w:r>
      <w:r w:rsidR="004204FE">
        <w:t>05</w:t>
      </w:r>
      <w:r w:rsidR="00524FB3" w:rsidRPr="00480E9F">
        <w:t xml:space="preserve">. </w:t>
      </w:r>
      <w:r w:rsidR="004204FE">
        <w:t xml:space="preserve">studenoga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4204FE">
        <w:t xml:space="preserve"> </w:t>
      </w:r>
      <w:r w:rsidR="004204FE" w:rsidRPr="004204FE">
        <w:t>EXCALIBUR, d.o.o. za proizvodnju, trgovinu i ugostiteljstvo</w:t>
      </w:r>
      <w:r w:rsidR="004204FE">
        <w:t>,</w:t>
      </w:r>
      <w:r w:rsidR="008C2B3C">
        <w:t xml:space="preserve"> </w:t>
      </w:r>
      <w:r w:rsidR="004204FE" w:rsidRPr="004204FE">
        <w:t>Klanci 20, 21311, Stobreč, OIB: 68298092613</w:t>
      </w:r>
      <w:r w:rsidR="004204FE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A223CC">
        <w:t>345</w:t>
      </w:r>
      <w:r w:rsidR="00DE5301" w:rsidRPr="00FD428F">
        <w:t>-1</w:t>
      </w:r>
      <w:r w:rsidR="00A223CC">
        <w:t>7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lastRenderedPageBreak/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191386">
        <w:t>22</w:t>
      </w:r>
      <w:r w:rsidR="00E67B41">
        <w:t xml:space="preserve">. </w:t>
      </w:r>
      <w:r w:rsidR="00191386">
        <w:t>ožujka</w:t>
      </w:r>
      <w:r w:rsidR="00BA1BAA" w:rsidRPr="00FD428F">
        <w:t xml:space="preserve"> </w:t>
      </w:r>
      <w:r w:rsidR="00490587">
        <w:t>2017</w:t>
      </w:r>
      <w:r w:rsidRPr="00FD428F">
        <w:t>.g. prijedlog za otvaranje stečajnog postupka nad dužnikom</w:t>
      </w:r>
      <w:r w:rsidR="004204FE">
        <w:t xml:space="preserve"> </w:t>
      </w:r>
      <w:r w:rsidR="004204FE" w:rsidRPr="004204FE">
        <w:t>EXCALIBUR, d.o.o. za proizvodnju, trgovinu i ugostiteljstvo</w:t>
      </w:r>
      <w:r w:rsidR="004204FE">
        <w:t xml:space="preserve">, Klanci 20, 21311 Stobreč, OIB: </w:t>
      </w:r>
      <w:r w:rsidR="004204FE" w:rsidRPr="004204FE">
        <w:t>68298092613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055BDF">
        <w:t>8</w:t>
      </w:r>
      <w:r w:rsidR="0016020C">
        <w:t xml:space="preserve">. </w:t>
      </w:r>
      <w:r w:rsidR="00055BDF">
        <w:t>kolovoza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490587">
        <w:t>7</w:t>
      </w:r>
      <w:r w:rsidR="00502899">
        <w:t>.</w:t>
      </w:r>
      <w:r w:rsidR="00055BDF">
        <w:t>867</w:t>
      </w:r>
      <w:r w:rsidR="00F96FFD">
        <w:t>,</w:t>
      </w:r>
      <w:r w:rsidR="00055BDF">
        <w:t>34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490587">
        <w:t>18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490587">
        <w:t>6</w:t>
      </w:r>
      <w:r w:rsidR="00055BDF">
        <w:t>88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4204FE">
        <w:rPr>
          <w:b/>
        </w:rPr>
        <w:t>05. studenoga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lastRenderedPageBreak/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4B8" w:rsidP="00583F5B" w:rsidR="00F754B8">
      <w:r>
        <w:separator/>
      </w:r>
    </w:p>
  </w:endnote>
  <w:endnote w:id="0" w:type="continuationSeparator">
    <w:p w:rsidRDefault="00F754B8" w:rsidP="00583F5B" w:rsidR="00F75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4B8" w:rsidP="00583F5B" w:rsidR="00F754B8">
      <w:r>
        <w:separator/>
      </w:r>
    </w:p>
  </w:footnote>
  <w:footnote w:id="0" w:type="continuationSeparator">
    <w:p w:rsidRDefault="00F754B8" w:rsidP="00583F5B" w:rsidR="00F75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3E0">
          <w:rPr>
            <w:noProof/>
          </w:rPr>
          <w:t>3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91386">
          <w:t>345</w:t>
        </w:r>
        <w:r w:rsidR="00490587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C40F4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204FE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433E0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754B8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3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3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3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3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3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3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3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3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EXCALIBUR, d.o.o. za proizvodnju, trgovinu i ugostiteljstvo</izvorni_sadrzaj>
    <derivirana_varijabla naziv="DomainObject.Predmet.ProtustrankaFormated_1">  EXCALIBUR, d.o.o. za proizvodnju, trgovinu i ugostiteljstvo</derivirana_varijabla>
  </DomainObject.Predmet.ProtustrankaFormated>
  <DomainObject.Predmet.ProtustrankaFormatedOIB>
    <izvorni_sadrzaj>  EXCALIBUR, d.o.o. za proizvodnju, trgovinu i ugostiteljstvo, OIB 68298092613</izvorni_sadrzaj>
    <derivirana_varijabla naziv="DomainObject.Predmet.ProtustrankaFormatedOIB_1">  EXCALIBUR, d.o.o. za proizvodnju, trgovinu i ugostiteljstvo, OIB 68298092613</derivirana_varijabla>
  </DomainObject.Predmet.ProtustrankaFormatedOIB>
  <DomainObject.Predmet.ProtustrankaFormatedWithAdress>
    <izvorni_sadrzaj> EXCALIBUR, d.o.o. za proizvodnju, trgovinu i ugostiteljstvo, Klanci 20, 21311 Stobreč</izvorni_sadrzaj>
    <derivirana_varijabla naziv="DomainObject.Predmet.ProtustrankaFormatedWithAdress_1"> EXCALIBUR, d.o.o. za proizvodnju, trgovinu i ugostiteljstvo, Klanci 20, 21311 Stobreč</derivirana_varijabla>
  </DomainObject.Predmet.ProtustrankaFormatedWithAdress>
  <DomainObject.Predmet.ProtustrankaFormatedWithAdressOIB>
    <izvorni_sadrzaj> EXCALIBUR, d.o.o. za proizvodnju, trgovinu i ugostiteljstvo, OIB 68298092613, Klanci 20, 21311 Stobreč</izvorni_sadrzaj>
    <derivirana_varijabla naziv="DomainObject.Predmet.ProtustrankaFormatedWithAdressOIB_1"> EXCALIBUR, d.o.o. za proizvodnju, trgovinu i ugostiteljstvo, OIB 68298092613, Klanci 20, 21311 Stobreč</derivirana_varijabla>
  </DomainObject.Predmet.ProtustrankaFormatedWithAdressOIB>
  <DomainObject.Predmet.ProtustrankaWithAdress>
    <izvorni_sadrzaj>EXCALIBUR, d.o.o. za proizvodnju, trgovinu i ugostiteljstvo Klanci 20, 21311 Stobreč</izvorni_sadrzaj>
    <derivirana_varijabla naziv="DomainObject.Predmet.ProtustrankaWithAdress_1">EXCALIBUR, d.o.o. za proizvodnju, trgovinu i ugostiteljstvo Klanci 20, 21311 Stobreč</derivirana_varijabla>
  </DomainObject.Predmet.ProtustrankaWithAdress>
  <DomainObject.Predmet.ProtustrankaWithAdressOIB>
    <izvorni_sadrzaj>EXCALIBUR, d.o.o. za proizvodnju, trgovinu i ugostiteljstvo, OIB 68298092613, Klanci 20, 21311 Stobreč</izvorni_sadrzaj>
    <derivirana_varijabla naziv="DomainObject.Predmet.ProtustrankaWithAdressOIB_1">EXCALIBUR, d.o.o. za proizvodnju, trgovinu i ugostiteljstvo, OIB 68298092613, Klanci 20, 21311 Stobreč</derivirana_varijabla>
  </DomainObject.Predmet.ProtustrankaWithAdressOIB>
  <DomainObject.Predmet.ProtustrankaNazivFormated>
    <izvorni_sadrzaj>EXCALIBUR, d.o.o. za proizvodnju, trgovinu i ugostiteljstvo</izvorni_sadrzaj>
    <derivirana_varijabla naziv="DomainObject.Predmet.ProtustrankaNazivFormated_1">EXCALIBUR, d.o.o. za proizvodnju, trgovinu i ugostiteljstvo</derivirana_varijabla>
  </DomainObject.Predmet.ProtustrankaNazivFormated>
  <DomainObject.Predmet.ProtustrankaNazivFormatedOIB>
    <izvorni_sadrzaj>EXCALIBUR, d.o.o. za proizvodnju, trgovinu i ugostiteljstvo, OIB 68298092613</izvorni_sadrzaj>
    <derivirana_varijabla naziv="DomainObject.Predmet.ProtustrankaNazivFormatedOIB_1">EXCALIBUR, d.o.o. za proizvodnju, trgovinu i ugostiteljstvo, OIB 68298092613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7867.34</izvorni_sadrzaj>
    <derivirana_varijabla naziv="DomainObject.Predmet.TrenutnaVrijednost_1">7867.34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EXCALIBUR, d.o.o. za proizvodnju, trgovinu i ugostiteljstvo</item>
    </izvorni_sadrzaj>
    <derivirana_varijabla naziv="DomainObject.Predmet.ProtuStrankaListFormated_1">
      <item>EXCALIBUR, d.o.o. za proizvodnju, trgovinu i ugostiteljstvo</item>
    </derivirana_varijabla>
  </DomainObject.Predmet.ProtuStrankaListFormated>
  <DomainObject.Predmet.ProtuStrankaListFormatedOIB>
    <izvorni_sadrzaj>
      <item>EXCALIBUR, d.o.o. za proizvodnju, trgovinu i ugostiteljstvo, OIB 68298092613</item>
    </izvorni_sadrzaj>
    <derivirana_varijabla naziv="DomainObject.Predmet.ProtuStrankaListFormatedOIB_1">
      <item>EXCALIBUR, d.o.o. za proizvodnju, trgovinu i ugostiteljstvo, OIB 68298092613</item>
    </derivirana_varijabla>
  </DomainObject.Predmet.ProtuStrankaListFormatedOIB>
  <DomainObject.Predmet.ProtuStrankaListFormatedWithAdress>
    <izvorni_sadrzaj>
      <item>EXCALIBUR, d.o.o. za proizvodnju, trgovinu i ugostiteljstvo, Klanci 20, 21311 Stobreč</item>
    </izvorni_sadrzaj>
    <derivirana_varijabla naziv="DomainObject.Predmet.ProtuStrankaListFormatedWithAdress_1">
      <item>EXCALIBUR, d.o.o. za proizvodnju, trgovinu i ugostiteljstvo, Klanci 20, 21311 Stobreč</item>
    </derivirana_varijabla>
  </DomainObject.Predmet.ProtuStrankaListFormatedWithAdress>
  <DomainObject.Predmet.ProtuStrankaListFormatedWithAdressOIB>
    <izvorni_sadrzaj>
      <item>EXCALIBUR, d.o.o. za proizvodnju, trgovinu i ugostiteljstvo, OIB 68298092613, Klanci 20, 21311 Stobreč</item>
    </izvorni_sadrzaj>
    <derivirana_varijabla naziv="DomainObject.Predmet.ProtuStrankaListFormatedWithAdressOIB_1">
      <item>EXCALIBUR, d.o.o. za proizvodnju, trgovinu i ugostiteljstvo, OIB 68298092613, Klanci 20, 21311 Stobreč</item>
    </derivirana_varijabla>
  </DomainObject.Predmet.ProtuStrankaListFormatedWithAdressOIB>
  <DomainObject.Predmet.ProtuStrankaListNazivFormated>
    <izvorni_sadrzaj>
      <item>EXCALIBUR, d.o.o. za proizvodnju, trgovinu i ugostiteljstvo</item>
    </izvorni_sadrzaj>
    <derivirana_varijabla naziv="DomainObject.Predmet.ProtuStrankaListNazivFormated_1">
      <item>EXCALIBUR, d.o.o. za proizvodnju, trgovinu i ugostiteljstvo</item>
    </derivirana_varijabla>
  </DomainObject.Predmet.ProtuStrankaListNazivFormated>
  <DomainObject.Predmet.ProtuStrankaListNazivFormatedOIB>
    <izvorni_sadrzaj>
      <item>EXCALIBUR, d.o.o. za proizvodnju, trgovinu i ugostiteljstvo, OIB 68298092613</item>
    </izvorni_sadrzaj>
    <derivirana_varijabla naziv="DomainObject.Predmet.ProtuStrankaListNazivFormatedOIB_1">
      <item>EXCALIBUR, d.o.o. za proizvodnju, trgovinu i ugostiteljstvo, OIB 68298092613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EXCALIBUR, d.o.o. za proizvodnju, trgovinu i ugostiteljstvo</izvorni_sadrzaj>
    <derivirana_varijabla naziv="DomainObject.Predmet.ProtustrankaIDrugi_1">EXCALIBUR, d.o.o. za proizvodnju,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EXCALIBUR, d.o.o. za proizvodnju, trgovinu i ugostiteljstvo, OIB 68298092613, Klanci 20, 21311 Stobreč</izvorni_sadrzaj>
    <derivirana_varijabla naziv="DomainObject.Predmet.ProtustrankaIDrugiAdressOIB_1">EXCALIBUR, d.o.o. za proizvodnju, trgovinu i ugostiteljstvo, OIB 68298092613, Klanci 20,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EXCALIBUR, d.o.o. za proizvodnju, trgovinu i ugostiteljstvo</item>
      <item>FINANCIJSKA AGENCIJA, RC SPLIT</item>
    </izvorni_sadrzaj>
    <derivirana_varijabla naziv="DomainObject.Predmet.SudioniciListNaziv_1">
      <item>EXCALIBUR, d.o.o. za proizvodnju, trgovinu i ugostiteljstvo</item>
      <item>FINANCIJSKA AGENCIJA, RC SPLIT</item>
    </derivirana_varijabla>
  </DomainObject.Predmet.SudioniciListNaziv>
  <DomainObject.Predmet.SudioniciListAdressOIB>
    <izvorni_sadrzaj>
      <item>EXCALIBUR, d.o.o. za proizvodnju, trgovinu i ugostiteljstvo, OIB 68298092613, Klanci 20,21311 Stobreč</item>
      <item>FINANCIJSKA AGENCIJA, RC SPLIT, OIB 85821130368, Mažuranićevo šetalište 24 b,21000 Split</item>
    </izvorni_sadrzaj>
    <derivirana_varijabla naziv="DomainObject.Predmet.SudioniciListAdressOIB_1">
      <item>EXCALIBUR, d.o.o. za proizvodnju, trgovinu i ugostiteljstvo, OIB 68298092613, Klanci 20,21311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68298092613</item>
      <item>, OIB 85821130368</item>
    </izvorni_sadrzaj>
    <derivirana_varijabla naziv="DomainObject.Predmet.SudioniciListNazivOIB_1">
      <item>, OIB 68298092613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St-345/2017-9</izvorni_sadrzaj>
    <derivirana_varijabla naziv="DomainObject.PredzadnjaOdlukaIzPredmeta.Oznaka_1">St-345/2017-9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00452-5B43-40A5-BAC5-96483FC41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3616</properties:Characters>
  <properties:Lines>97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2018-11-05T09:45:00Z</dcterms:created>
  <dc:creator>Diana Butigan Granić</dc:creator>
  <cp:lastModifiedBy>Sanja Vuković</cp:lastModifiedBy>
  <cp:lastPrinted>2018-06-05T08:22:00Z</cp:lastPrinted>
  <dcterms:modified xmlns:xsi="http://www.w3.org/2001/XMLSchema-instance" xsi:type="dcterms:W3CDTF">2018-11-05T09:56:00Z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(excalibur objavit.docx)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