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9951" w14:paraId="cd6995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1E384E">
        <w:t>424</w:t>
      </w:r>
      <w:r w:rsidR="003B1C2D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D7085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0B7D7C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1E384E">
        <w:t xml:space="preserve">SIMEONI STYLE d.o.o., Jastrebarsko, Trešnjevka 57 </w:t>
      </w:r>
      <w:r w:rsidR="00523582">
        <w:t xml:space="preserve"> </w:t>
      </w:r>
      <w:r w:rsidR="008C3477">
        <w:t>(</w:t>
      </w:r>
      <w:r w:rsidR="001E384E">
        <w:t>OIB:17373523297</w:t>
      </w:r>
      <w:r w:rsidR="00E76EAC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1E384E">
        <w:t>33.017,23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473F9B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764" w:rsidR="00C02764">
      <w:r>
        <w:separator/>
      </w:r>
    </w:p>
  </w:endnote>
  <w:endnote w:id="0" w:type="continuationSeparator">
    <w:p w:rsidRDefault="00C02764" w:rsidR="00C02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764" w:rsidR="00C02764">
      <w:r>
        <w:separator/>
      </w:r>
    </w:p>
  </w:footnote>
  <w:footnote w:id="0" w:type="continuationSeparator">
    <w:p w:rsidRDefault="00C02764" w:rsidR="00C027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260BA"/>
    <w:rsid w:val="00057476"/>
    <w:rsid w:val="00075413"/>
    <w:rsid w:val="00094677"/>
    <w:rsid w:val="000A7F03"/>
    <w:rsid w:val="000B7D7C"/>
    <w:rsid w:val="000F0734"/>
    <w:rsid w:val="000F2630"/>
    <w:rsid w:val="00114EAD"/>
    <w:rsid w:val="00114F63"/>
    <w:rsid w:val="00146D5B"/>
    <w:rsid w:val="0015061B"/>
    <w:rsid w:val="00167D8E"/>
    <w:rsid w:val="00185571"/>
    <w:rsid w:val="001902EF"/>
    <w:rsid w:val="001A3681"/>
    <w:rsid w:val="001C1487"/>
    <w:rsid w:val="001C1D6B"/>
    <w:rsid w:val="001E384E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B1C2D"/>
    <w:rsid w:val="003D35F9"/>
    <w:rsid w:val="003E3A15"/>
    <w:rsid w:val="00413F4C"/>
    <w:rsid w:val="00450EA9"/>
    <w:rsid w:val="00464EA3"/>
    <w:rsid w:val="00465979"/>
    <w:rsid w:val="00473F9B"/>
    <w:rsid w:val="00497098"/>
    <w:rsid w:val="004B337A"/>
    <w:rsid w:val="004E2042"/>
    <w:rsid w:val="004F31BE"/>
    <w:rsid w:val="004F3962"/>
    <w:rsid w:val="00523582"/>
    <w:rsid w:val="00525F2B"/>
    <w:rsid w:val="0053446F"/>
    <w:rsid w:val="00541C88"/>
    <w:rsid w:val="00541D2E"/>
    <w:rsid w:val="00572798"/>
    <w:rsid w:val="00587DE9"/>
    <w:rsid w:val="00590AEF"/>
    <w:rsid w:val="00591994"/>
    <w:rsid w:val="00597E89"/>
    <w:rsid w:val="005A0039"/>
    <w:rsid w:val="005B5D7F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1A51"/>
    <w:rsid w:val="007B5AFD"/>
    <w:rsid w:val="007D3B17"/>
    <w:rsid w:val="007D5A5D"/>
    <w:rsid w:val="008110C4"/>
    <w:rsid w:val="008147BD"/>
    <w:rsid w:val="008155EE"/>
    <w:rsid w:val="008613BD"/>
    <w:rsid w:val="00863025"/>
    <w:rsid w:val="00871F01"/>
    <w:rsid w:val="00872161"/>
    <w:rsid w:val="00872DE8"/>
    <w:rsid w:val="008A67D0"/>
    <w:rsid w:val="008C0E32"/>
    <w:rsid w:val="008C3477"/>
    <w:rsid w:val="008F02CD"/>
    <w:rsid w:val="008F1CE1"/>
    <w:rsid w:val="008F253F"/>
    <w:rsid w:val="00902E3C"/>
    <w:rsid w:val="00903185"/>
    <w:rsid w:val="009055CA"/>
    <w:rsid w:val="00914B33"/>
    <w:rsid w:val="00920CA0"/>
    <w:rsid w:val="00923DED"/>
    <w:rsid w:val="009419D8"/>
    <w:rsid w:val="009868E0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A0BD6"/>
    <w:rsid w:val="00AC4528"/>
    <w:rsid w:val="00AC7E42"/>
    <w:rsid w:val="00AD027A"/>
    <w:rsid w:val="00B30C38"/>
    <w:rsid w:val="00B4201C"/>
    <w:rsid w:val="00B82153"/>
    <w:rsid w:val="00B82F18"/>
    <w:rsid w:val="00B91784"/>
    <w:rsid w:val="00BD2EC6"/>
    <w:rsid w:val="00BE2159"/>
    <w:rsid w:val="00C02764"/>
    <w:rsid w:val="00C70B80"/>
    <w:rsid w:val="00C836B9"/>
    <w:rsid w:val="00C92898"/>
    <w:rsid w:val="00C958E9"/>
    <w:rsid w:val="00CB2B56"/>
    <w:rsid w:val="00CC7A9E"/>
    <w:rsid w:val="00CD7753"/>
    <w:rsid w:val="00CE7362"/>
    <w:rsid w:val="00D01B78"/>
    <w:rsid w:val="00D06495"/>
    <w:rsid w:val="00D148AB"/>
    <w:rsid w:val="00D37AE9"/>
    <w:rsid w:val="00D4464E"/>
    <w:rsid w:val="00D66226"/>
    <w:rsid w:val="00D97453"/>
    <w:rsid w:val="00DD7085"/>
    <w:rsid w:val="00E045D4"/>
    <w:rsid w:val="00E257B7"/>
    <w:rsid w:val="00E46BE6"/>
    <w:rsid w:val="00E66341"/>
    <w:rsid w:val="00E76EAC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57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7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7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7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7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57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7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7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7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7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SIMEONI STYLE d.o.o.</izvorni_sadrzaj>
    <derivirana_varijabla naziv="DomainObject.Predmet.ProtustrankaFormated_1">  SIMEONI STYLE d.o.o.</derivirana_varijabla>
  </DomainObject.Predmet.ProtustrankaFormated>
  <DomainObject.Predmet.ProtustrankaFormatedOIB>
    <izvorni_sadrzaj>  SIMEONI STYLE d.o.o., OIB 17373523297</izvorni_sadrzaj>
    <derivirana_varijabla naziv="DomainObject.Predmet.ProtustrankaFormatedOIB_1">  SIMEONI STYLE d.o.o., OIB 17373523297</derivirana_varijabla>
  </DomainObject.Predmet.ProtustrankaFormatedOIB>
  <DomainObject.Predmet.ProtustrankaFormatedWithAdress>
    <izvorni_sadrzaj> SIMEONI STYLE d.o.o., Trešnjevka 57, 10450 Jastrebarsko</izvorni_sadrzaj>
    <derivirana_varijabla naziv="DomainObject.Predmet.ProtustrankaFormatedWithAdress_1"> SIMEONI STYLE d.o.o., Trešnjevka 57, 10450 Jastrebarsko</derivirana_varijabla>
  </DomainObject.Predmet.ProtustrankaFormatedWithAdress>
  <DomainObject.Predmet.ProtustrankaFormatedWithAdressOIB>
    <izvorni_sadrzaj> SIMEONI STYLE d.o.o., OIB 17373523297, Trešnjevka 57, 10450 Jastrebarsko</izvorni_sadrzaj>
    <derivirana_varijabla naziv="DomainObject.Predmet.ProtustrankaFormatedWithAdressOIB_1"> SIMEONI STYLE d.o.o., OIB 17373523297, Trešnjevka 57, 10450 Jastrebarsko</derivirana_varijabla>
  </DomainObject.Predmet.ProtustrankaFormatedWithAdressOIB>
  <DomainObject.Predmet.ProtustrankaWithAdress>
    <izvorni_sadrzaj>SIMEONI STYLE d.o.o. Trešnjevka 57, 10450 Jastrebarsko</izvorni_sadrzaj>
    <derivirana_varijabla naziv="DomainObject.Predmet.ProtustrankaWithAdress_1">SIMEONI STYLE d.o.o. Trešnjevka 57, 10450 Jastrebarsko</derivirana_varijabla>
  </DomainObject.Predmet.ProtustrankaWithAdress>
  <DomainObject.Predmet.ProtustrankaWithAdressOIB>
    <izvorni_sadrzaj>SIMEONI STYLE d.o.o., OIB 17373523297, Trešnjevka 57, 10450 Jastrebarsko</izvorni_sadrzaj>
    <derivirana_varijabla naziv="DomainObject.Predmet.ProtustrankaWithAdressOIB_1">SIMEONI STYLE d.o.o., OIB 17373523297, Trešnjevka 57, 10450 Jastrebarsko</derivirana_varijabla>
  </DomainObject.Predmet.ProtustrankaWithAdressOIB>
  <DomainObject.Predmet.ProtustrankaNazivFormated>
    <izvorni_sadrzaj>SIMEONI STYLE d.o.o.</izvorni_sadrzaj>
    <derivirana_varijabla naziv="DomainObject.Predmet.ProtustrankaNazivFormated_1">SIMEONI STYLE d.o.o.</derivirana_varijabla>
  </DomainObject.Predmet.ProtustrankaNazivFormated>
  <DomainObject.Predmet.ProtustrankaNazivFormatedOIB>
    <izvorni_sadrzaj>SIMEONI STYLE d.o.o., OIB 17373523297</izvorni_sadrzaj>
    <derivirana_varijabla naziv="DomainObject.Predmet.ProtustrankaNazivFormatedOIB_1">SIMEONI STYLE d.o.o., OIB 17373523297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SIMEONI STYLE d.o.o.</item>
    </izvorni_sadrzaj>
    <derivirana_varijabla naziv="DomainObject.Predmet.ProtuStrankaListFormated_1">
      <item>SIMEONI STYLE d.o.o.</item>
    </derivirana_varijabla>
  </DomainObject.Predmet.ProtuStrankaListFormated>
  <DomainObject.Predmet.ProtuStrankaListFormatedOIB>
    <izvorni_sadrzaj>
      <item>SIMEONI STYLE d.o.o., OIB 17373523297</item>
    </izvorni_sadrzaj>
    <derivirana_varijabla naziv="DomainObject.Predmet.ProtuStrankaListFormatedOIB_1">
      <item>SIMEONI STYLE d.o.o., OIB 17373523297</item>
    </derivirana_varijabla>
  </DomainObject.Predmet.ProtuStrankaListFormatedOIB>
  <DomainObject.Predmet.ProtuStrankaListFormatedWithAdress>
    <izvorni_sadrzaj>
      <item>SIMEONI STYLE d.o.o., Trešnjevka 57, 10450 Jastrebarsko</item>
    </izvorni_sadrzaj>
    <derivirana_varijabla naziv="DomainObject.Predmet.ProtuStrankaListFormatedWithAdress_1">
      <item>SIMEONI STYLE d.o.o., Trešnjevka 57, 10450 Jastrebarsko</item>
    </derivirana_varijabla>
  </DomainObject.Predmet.ProtuStrankaListFormatedWithAdress>
  <DomainObject.Predmet.ProtuStrankaListFormatedWithAdressOIB>
    <izvorni_sadrzaj>
      <item>SIMEONI STYLE d.o.o., OIB 17373523297, Trešnjevka 57, 10450 Jastrebarsko</item>
    </izvorni_sadrzaj>
    <derivirana_varijabla naziv="DomainObject.Predmet.ProtuStrankaListFormatedWithAdressOIB_1">
      <item>SIMEONI STYLE d.o.o., OIB 17373523297, Trešnjevka 57, 10450 Jastrebarsko</item>
    </derivirana_varijabla>
  </DomainObject.Predmet.ProtuStrankaListFormatedWithAdressOIB>
  <DomainObject.Predmet.ProtuStrankaListNazivFormated>
    <izvorni_sadrzaj>
      <item>SIMEONI STYLE d.o.o.</item>
    </izvorni_sadrzaj>
    <derivirana_varijabla naziv="DomainObject.Predmet.ProtuStrankaListNazivFormated_1">
      <item>SIMEONI STYLE d.o.o.</item>
    </derivirana_varijabla>
  </DomainObject.Predmet.ProtuStrankaListNazivFormated>
  <DomainObject.Predmet.ProtuStrankaListNazivFormatedOIB>
    <izvorni_sadrzaj>
      <item>SIMEONI STYLE d.o.o., OIB 17373523297</item>
    </izvorni_sadrzaj>
    <derivirana_varijabla naziv="DomainObject.Predmet.ProtuStrankaListNazivFormatedOIB_1">
      <item>SIMEONI STYLE d.o.o., OIB 17373523297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SIMEONI STYLE d.o.o.</izvorni_sadrzaj>
    <derivirana_varijabla naziv="DomainObject.Predmet.ProtustrankaIDrugi_1">SIMEONI STYLE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SIMEONI STYLE d.o.o., OIB 17373523297, Trešnjevka 57, 10450 Jastrebarsko</izvorni_sadrzaj>
    <derivirana_varijabla naziv="DomainObject.Predmet.ProtustrankaIDrugiAdressOIB_1">SIMEONI STYLE d.o.o., OIB 17373523297, Trešnjevka 57,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SIMEONI STYLE d.o.o.</item>
    </izvorni_sadrzaj>
    <derivirana_varijabla naziv="DomainObject.Predmet.SudioniciListNaziv_1">
      <item>FINA Regionalni centar Zagreb</item>
      <item>SIMEONI STYLE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SIMEONI STYLE d.o.o., OIB 17373523297, Trešnjevka 57,10450 Jastrebarsko</item>
    </izvorni_sadrzaj>
    <derivirana_varijabla naziv="DomainObject.Predmet.SudioniciListAdressOIB_1">
      <item>FINA Regionalni centar Zagreb, OIB 85821130368, Trg svibanjskih žrtava 1995. 1,10000 Zagreb</item>
      <item>SIMEONI STYLE d.o.o., OIB 17373523297, Trešnjevka 57,10450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17373523297</item>
    </izvorni_sadrzaj>
    <derivirana_varijabla naziv="DomainObject.Predmet.SudioniciListNazivOIB_1">
      <item>, OIB 85821130368</item>
      <item>, OIB 17373523297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1310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2016-02-23T09:47:00Z</dcterms:created>
  <dc:creator>ilukac</dc:creator>
  <cp:lastModifiedBy>Marina Gojić</cp:lastModifiedBy>
  <cp:lastPrinted>2016-02-23T11:43:00Z</cp:lastPrinted>
  <dcterms:modified xmlns:xsi="http://www.w3.org/2001/XMLSchema-instance" xsi:type="dcterms:W3CDTF">2016-02-23T11:43:00Z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