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bec36" w14:paraId="49bec36" w:rsidRDefault="00AE649C" w:rsidP="00FA5B5E" w:rsidR="00AE649C" w:rsidRPr="00B76F3C">
      <w:pPr>
        <w:pStyle w:val="Naslov3"/>
        <w15:collapsed w:val="false"/>
      </w:pPr>
    </w:p>
    <w:p w:rsidRDefault="00335FAD" w:rsidP="00335FAD" w:rsidR="00CB0EA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35FAD" w:rsidP="00335FAD" w:rsidR="00335FAD" w:rsidRPr="00335F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35FAD" w:rsidP="00335FAD" w:rsidR="00335FAD" w:rsidRPr="00335FAD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335FAD">
        <w:rPr>
          <w:rFonts w:cs="Times New Roman" w:eastAsia="Times New Roman"/>
          <w:noProof/>
          <w:szCs w:val="20"/>
          <w:lang w:eastAsia="hr-HR"/>
        </w:rPr>
        <w:t xml:space="preserve">                  5. St-432/2016-2</w:t>
      </w:r>
    </w:p>
    <w:p w:rsidRDefault="00335FAD" w:rsidP="00335FAD" w:rsidR="00335FAD" w:rsidRPr="00335F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335FAD" w:rsidP="00335FAD" w:rsidR="00335FAD" w:rsidRPr="00335F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35FAD" w:rsidP="00335FAD" w:rsidR="00335FAD" w:rsidRPr="00335F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35FAD" w:rsidP="00335FAD" w:rsidR="00335FAD" w:rsidRPr="00335F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35FAD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335FAD" w:rsidP="00335FAD" w:rsidR="00335FAD" w:rsidRPr="00335F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335FAD" w:rsidP="00335FAD" w:rsidR="00335FAD" w:rsidRPr="00335F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35FAD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35FAD" w:rsidP="00335FAD" w:rsidR="00335FAD" w:rsidRPr="00335F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35FAD" w:rsidP="00335FAD" w:rsidR="00335FAD" w:rsidRPr="00335F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35FAD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u skraćenom stečajnom postupku nad dužnikom "BELIZAR" PODUZEĆE ZA PROIZVODNJU, TRGOVINU I USLUGE d.o.o. Zagreb, Voćarska 6, OIB: 38670751565, 21. rujna 2016. </w:t>
      </w:r>
    </w:p>
    <w:p w:rsidRDefault="00335FAD" w:rsidP="00335FAD" w:rsidR="00335FAD" w:rsidRPr="00335F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35FAD" w:rsidP="00335FAD" w:rsidR="00335FAD" w:rsidRPr="00335F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35FAD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335FAD" w:rsidP="00335FAD" w:rsidR="00335FAD" w:rsidRPr="00335F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35FAD" w:rsidP="00335FAD" w:rsidR="00335FAD" w:rsidRPr="00335F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35FAD">
        <w:rPr>
          <w:rFonts w:cs="Times New Roman" w:eastAsia="Times New Roman"/>
          <w:noProof/>
          <w:szCs w:val="20"/>
          <w:lang w:eastAsia="hr-HR"/>
        </w:rPr>
        <w:t xml:space="preserve">Odbacuje se zahtjev za provedbu skraćenog stečajnog postupka nad dužnikom "BELIZAR" PODUZEĆE ZA PROIZVODNJU, TRGOVINU I USLUGE d.o.o. Zagreb, Voćarska 6, OIB: 38670751565.       </w:t>
      </w:r>
    </w:p>
    <w:p w:rsidRDefault="00335FAD" w:rsidP="00335FAD" w:rsidR="00335FAD" w:rsidRPr="00335F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35FAD" w:rsidP="00335FAD" w:rsidR="00335FAD" w:rsidRPr="00335F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35FAD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335FAD" w:rsidP="00335FAD" w:rsidR="00335FAD" w:rsidRPr="00335F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35FAD" w:rsidP="00335FAD" w:rsidR="00335FAD" w:rsidRPr="00335F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35FAD">
        <w:rPr>
          <w:rFonts w:cs="Times New Roman" w:eastAsia="Times New Roman"/>
          <w:noProof/>
          <w:szCs w:val="20"/>
          <w:lang w:eastAsia="hr-HR"/>
        </w:rPr>
        <w:t>Financijska agencija, RC Zagreb, Podružnica Zagreb, podnijela je Trgovačkom sudu u Zagrebu 30. listopada 2015. z</w:t>
      </w:r>
      <w:proofErr w:type="spellStart"/>
      <w:r w:rsidRPr="00335FAD">
        <w:rPr>
          <w:rFonts w:cs="Times New Roman" w:eastAsia="Times New Roman"/>
          <w:szCs w:val="20"/>
          <w:lang w:eastAsia="hr-HR"/>
        </w:rPr>
        <w:t>ahtjev</w:t>
      </w:r>
      <w:proofErr w:type="spellEnd"/>
      <w:r w:rsidRPr="00335FAD">
        <w:rPr>
          <w:rFonts w:cs="Times New Roman" w:eastAsia="Times New Roman"/>
          <w:szCs w:val="20"/>
          <w:lang w:eastAsia="hr-HR"/>
        </w:rPr>
        <w:t xml:space="preserve"> za provedbu skraćenog stečajnog postupka nad dužnikom </w:t>
      </w:r>
      <w:r w:rsidRPr="00335FAD">
        <w:rPr>
          <w:rFonts w:cs="Times New Roman" w:eastAsia="Times New Roman"/>
          <w:noProof/>
          <w:szCs w:val="20"/>
          <w:lang w:eastAsia="hr-HR"/>
        </w:rPr>
        <w:t xml:space="preserve">"BELIZAR" PODUZEĆE ZA PROIZVODNJU, TRGOVINU I USLUGE d.o.o. Zagreb, </w:t>
      </w:r>
      <w:r w:rsidRPr="00335FAD">
        <w:rPr>
          <w:rFonts w:cs="Times New Roman" w:eastAsia="Times New Roman"/>
          <w:szCs w:val="20"/>
          <w:lang w:eastAsia="hr-HR"/>
        </w:rPr>
        <w:t xml:space="preserve">koji je zaprimljen pod brojem St-4818/2015. </w:t>
      </w:r>
    </w:p>
    <w:p w:rsidRDefault="00335FAD" w:rsidP="00335FAD" w:rsidR="00335FAD" w:rsidRPr="00335F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35FAD">
        <w:rPr>
          <w:rFonts w:cs="Times New Roman" w:eastAsia="Times New Roman"/>
          <w:szCs w:val="20"/>
          <w:lang w:eastAsia="hr-HR"/>
        </w:rPr>
        <w:t>Temeljem rješenja predsjednika Visokog trgovačkog suda Republike Hrvatske poslovni broj 31 Su-1076/15-</w:t>
      </w:r>
      <w:proofErr w:type="spellStart"/>
      <w:r w:rsidRPr="00335FAD">
        <w:rPr>
          <w:rFonts w:cs="Times New Roman" w:eastAsia="Times New Roman"/>
          <w:szCs w:val="20"/>
          <w:lang w:eastAsia="hr-HR"/>
        </w:rPr>
        <w:t>15</w:t>
      </w:r>
      <w:proofErr w:type="spellEnd"/>
      <w:r w:rsidRPr="00335FAD">
        <w:rPr>
          <w:rFonts w:cs="Times New Roman" w:eastAsia="Times New Roman"/>
          <w:szCs w:val="20"/>
          <w:lang w:eastAsia="hr-HR"/>
        </w:rPr>
        <w:t xml:space="preserve"> od 25. ožujka 2016. Trgovački sud u Bjelovaru određen je kao drugi stvarno nadležni sud za postupanje u ovom predmetu. </w:t>
      </w:r>
    </w:p>
    <w:p w:rsidRDefault="00335FAD" w:rsidP="00335FAD" w:rsidR="00335FAD" w:rsidRPr="00335F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35FAD" w:rsidP="00335FAD" w:rsidR="00335FAD" w:rsidRPr="00335F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35FAD">
        <w:rPr>
          <w:rFonts w:cs="Times New Roman" w:eastAsia="Times New Roman"/>
          <w:noProof/>
          <w:szCs w:val="20"/>
          <w:lang w:eastAsia="hr-HR"/>
        </w:rPr>
        <w:t>Uvidom u sudski registar utvrđeno je da dužnik "BELIZAR" PODUZEĆE ZA PROIZVODNJU, TRGOVINU I USLUGE  d.o.o. Zagreb nije upisan u registar  te ne postoji kao pravna osoba. Stoga je sud zahtjev za provedbu skraćenog stečajnog postupka odbacio.</w:t>
      </w:r>
    </w:p>
    <w:p w:rsidRDefault="00335FAD" w:rsidP="00335FAD" w:rsidR="00335FAD" w:rsidRPr="00335F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35FAD" w:rsidP="00335FAD" w:rsidR="00335FAD" w:rsidRPr="00335F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35FAD">
        <w:rPr>
          <w:rFonts w:cs="Times New Roman" w:eastAsia="Times New Roman"/>
          <w:noProof/>
          <w:szCs w:val="20"/>
          <w:lang w:eastAsia="hr-HR"/>
        </w:rPr>
        <w:t xml:space="preserve">U Bjelovaru, 21. rujna 2016.  </w:t>
      </w:r>
    </w:p>
    <w:p w:rsidRDefault="00335FAD" w:rsidP="00335FAD" w:rsidR="00335FAD" w:rsidRPr="00335F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35FAD" w:rsidP="00335FAD" w:rsidR="00335FAD" w:rsidRPr="00335FA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335FAD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335FAD" w:rsidP="00335FAD" w:rsidR="00335FAD" w:rsidRPr="00335FAD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335FAD">
        <w:rPr>
          <w:rFonts w:cs="Times New Roman" w:eastAsia="Times New Roman"/>
          <w:noProof/>
          <w:szCs w:val="20"/>
          <w:lang w:eastAsia="hr-HR"/>
        </w:rPr>
        <w:t xml:space="preserve">MARIJA PETRINA KUBICA </w:t>
      </w:r>
    </w:p>
    <w:p w:rsidRDefault="00335FAD" w:rsidP="00335FAD" w:rsidR="00335FAD" w:rsidRPr="00335FAD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35FAD" w:rsidP="00335FAD" w:rsidR="00335FAD" w:rsidRPr="00335F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35FAD" w:rsidP="00335FAD" w:rsidR="00335FAD" w:rsidRPr="00335F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35FAD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335FAD" w:rsidP="00335FAD" w:rsidR="00335FAD" w:rsidRPr="00335F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335FAD">
        <w:rPr>
          <w:rFonts w:cs="Times New Roman" w:eastAsia="Times New Roman"/>
          <w:noProof/>
          <w:szCs w:val="20"/>
          <w:lang w:eastAsia="hr-HR"/>
        </w:rPr>
        <w:lastRenderedPageBreak/>
        <w:t>Rj.</w:t>
      </w:r>
    </w:p>
    <w:p w:rsidRDefault="00335FAD" w:rsidP="00335FAD" w:rsidR="00335FAD" w:rsidRPr="00335F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335FAD">
        <w:rPr>
          <w:rFonts w:cs="Times New Roman" w:eastAsia="Times New Roman"/>
          <w:noProof/>
          <w:szCs w:val="20"/>
          <w:lang w:eastAsia="hr-HR"/>
        </w:rPr>
        <w:t>1. DNA:predlagatelju putem e-oglasne ploče suda i putem sudskog dostavljača</w:t>
      </w:r>
    </w:p>
    <w:p w:rsidRDefault="00335FAD" w:rsidP="00335FAD" w:rsidR="00335FAD" w:rsidRPr="00335F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335FAD">
        <w:rPr>
          <w:rFonts w:cs="Times New Roman" w:eastAsia="Times New Roman"/>
          <w:noProof/>
          <w:szCs w:val="20"/>
          <w:lang w:eastAsia="hr-HR"/>
        </w:rPr>
        <w:t xml:space="preserve">              e-oglasna ploča suda</w:t>
      </w:r>
    </w:p>
    <w:p w:rsidRDefault="00335FAD" w:rsidP="00335FAD" w:rsidR="00335FAD" w:rsidRPr="00335F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335FAD">
        <w:rPr>
          <w:rFonts w:cs="Times New Roman" w:eastAsia="Times New Roman"/>
          <w:noProof/>
          <w:szCs w:val="20"/>
          <w:lang w:eastAsia="hr-HR"/>
        </w:rPr>
        <w:t>2. Sc pravomoćnost</w:t>
      </w:r>
    </w:p>
    <w:p w:rsidRDefault="00335FAD" w:rsidP="00335FAD" w:rsidR="00335FAD" w:rsidRPr="00335F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335FAD">
        <w:rPr>
          <w:rFonts w:cs="Times New Roman" w:eastAsia="Times New Roman"/>
          <w:noProof/>
          <w:szCs w:val="20"/>
          <w:lang w:eastAsia="hr-HR"/>
        </w:rPr>
        <w:t>Bj.21.9.2016.</w:t>
      </w:r>
    </w:p>
    <w:p w:rsidRDefault="00335FAD" w:rsidP="00335FAD" w:rsidR="00335FAD" w:rsidRPr="00335F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35FAD" w:rsidP="00335FAD" w:rsidR="00335FAD" w:rsidRPr="00335FAD">
      <w:pPr>
        <w:ind w:firstLine="567"/>
        <w:jc w:val="both"/>
        <w:rPr>
          <w:rFonts w:cs="Times New Roman" w:eastAsia="Calibri" w:hAnsi="Calibri" w:ascii="Calibri"/>
          <w:noProof/>
        </w:rPr>
      </w:pPr>
    </w:p>
    <w:p w:rsidRDefault="00335FAD" w:rsidP="00335FAD" w:rsidR="00335FAD" w:rsidRPr="00335F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35FAD" w:rsidP="00335FAD" w:rsidR="00335FAD" w:rsidRPr="00335F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5FAD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846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St-432/2016-2</izvorni_sadrzaj>
    <derivirana_varijabla naziv="DomainObject.Oznaka_1">St-432/2016-2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St-432/2016</izvorni_sadrzaj>
    <derivirana_varijabla naziv="DomainObject.Predmet.OznakaBroj_1">St-432/2016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Nema u sudskom registru</izvorni_sadrzaj>
    <derivirana_varijabla naziv="DomainObject.Predmet.PrimjedbaSuca_1">Nema u sudskom registru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BELIZAR PODUZEĆE ZA PROIZVODNJU,TRGOVINU I USLUGE  d.o.o.</izvorni_sadrzaj>
    <derivirana_varijabla naziv="DomainObject.Predmet.ProtustrankaFormated_1">  BELIZAR PODUZEĆE ZA PROIZVODNJU,TRGOVINU I USLUGE  d.o.o.</derivirana_varijabla>
  </DomainObject.Predmet.ProtustrankaFormated>
  <DomainObject.Predmet.ProtustrankaFormatedOIB>
    <izvorni_sadrzaj>  BELIZAR PODUZEĆE ZA PROIZVODNJU,TRGOVINU I USLUGE  d.o.o., OIB 38670751565</izvorni_sadrzaj>
    <derivirana_varijabla naziv="DomainObject.Predmet.ProtustrankaFormatedOIB_1">  BELIZAR PODUZEĆE ZA PROIZVODNJU,TRGOVINU I USLUGE  d.o.o., OIB 38670751565</derivirana_varijabla>
  </DomainObject.Predmet.ProtustrankaFormatedOIB>
  <DomainObject.Predmet.ProtustrankaFormatedWithAdress>
    <izvorni_sadrzaj> BELIZAR PODUZEĆE ZA PROIZVODNJU,TRGOVINU I USLUGE  d.o.o., Voćarska  6, 10000 Zagreb</izvorni_sadrzaj>
    <derivirana_varijabla naziv="DomainObject.Predmet.ProtustrankaFormatedWithAdress_1"> BELIZAR PODUZEĆE ZA PROIZVODNJU,TRGOVINU I USLUGE  d.o.o., Voćarska  6, 10000 Zagreb</derivirana_varijabla>
  </DomainObject.Predmet.ProtustrankaFormatedWithAdress>
  <DomainObject.Predmet.ProtustrankaFormatedWithAdressOIB>
    <izvorni_sadrzaj> BELIZAR PODUZEĆE ZA PROIZVODNJU,TRGOVINU I USLUGE  d.o.o., OIB 38670751565, Voćarska  6, 10000 Zagreb</izvorni_sadrzaj>
    <derivirana_varijabla naziv="DomainObject.Predmet.ProtustrankaFormatedWithAdressOIB_1"> BELIZAR PODUZEĆE ZA PROIZVODNJU,TRGOVINU I USLUGE  d.o.o., OIB 38670751565, Voćarska  6, 10000 Zagreb</derivirana_varijabla>
  </DomainObject.Predmet.ProtustrankaFormatedWithAdressOIB>
  <DomainObject.Predmet.ProtustrankaWithAdress>
    <izvorni_sadrzaj>BELIZAR PODUZEĆE ZA PROIZVODNJU,TRGOVINU I USLUGE  d.o.o. Voćarska  6, 10000 Zagreb</izvorni_sadrzaj>
    <derivirana_varijabla naziv="DomainObject.Predmet.ProtustrankaWithAdress_1">BELIZAR PODUZEĆE ZA PROIZVODNJU,TRGOVINU I USLUGE  d.o.o. Voćarska  6, 10000 Zagreb</derivirana_varijabla>
  </DomainObject.Predmet.ProtustrankaWithAdress>
  <DomainObject.Predmet.ProtustrankaWithAdressOIB>
    <izvorni_sadrzaj>BELIZAR PODUZEĆE ZA PROIZVODNJU,TRGOVINU I USLUGE  d.o.o., OIB 38670751565, Voćarska  6, 10000 Zagreb</izvorni_sadrzaj>
    <derivirana_varijabla naziv="DomainObject.Predmet.ProtustrankaWithAdressOIB_1">BELIZAR PODUZEĆE ZA PROIZVODNJU,TRGOVINU I USLUGE  d.o.o., OIB 38670751565, Voćarska  6, 10000 Zagreb</derivirana_varijabla>
  </DomainObject.Predmet.ProtustrankaWithAdressOIB>
  <DomainObject.Predmet.ProtustrankaNazivFormated>
    <izvorni_sadrzaj>BELIZAR PODUZEĆE ZA PROIZVODNJU,TRGOVINU I USLUGE  d.o.o.</izvorni_sadrzaj>
    <derivirana_varijabla naziv="DomainObject.Predmet.ProtustrankaNazivFormated_1">BELIZAR PODUZEĆE ZA PROIZVODNJU,TRGOVINU I USLUGE  d.o.o.</derivirana_varijabla>
  </DomainObject.Predmet.ProtustrankaNazivFormated>
  <DomainObject.Predmet.ProtustrankaNazivFormatedOIB>
    <izvorni_sadrzaj>BELIZAR PODUZEĆE ZA PROIZVODNJU,TRGOVINU I USLUGE  d.o.o., OIB 38670751565</izvorni_sadrzaj>
    <derivirana_varijabla naziv="DomainObject.Predmet.ProtustrankaNazivFormatedOIB_1">BELIZAR PODUZEĆE ZA PROIZVODNJU,TRGOVINU I USLUGE  d.o.o., OIB 38670751565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BELIZAR PODUZEĆE ZA PROIZVODNJU,TRGOVINU I USLUGE  d.o.o.</item>
    </izvorni_sadrzaj>
    <derivirana_varijabla naziv="DomainObject.Predmet.ProtuStrankaListFormated_1">
      <item>BELIZAR PODUZEĆE ZA PROIZVODNJU,TRGOVINU I USLUGE  d.o.o.</item>
    </derivirana_varijabla>
  </DomainObject.Predmet.ProtuStrankaListFormated>
  <DomainObject.Predmet.ProtuStrankaListFormatedOIB>
    <izvorni_sadrzaj>
      <item>BELIZAR PODUZEĆE ZA PROIZVODNJU,TRGOVINU I USLUGE  d.o.o., OIB 38670751565</item>
    </izvorni_sadrzaj>
    <derivirana_varijabla naziv="DomainObject.Predmet.ProtuStrankaListFormatedOIB_1">
      <item>BELIZAR PODUZEĆE ZA PROIZVODNJU,TRGOVINU I USLUGE  d.o.o., OIB 38670751565</item>
    </derivirana_varijabla>
  </DomainObject.Predmet.ProtuStrankaListFormatedOIB>
  <DomainObject.Predmet.ProtuStrankaListFormatedWithAdress>
    <izvorni_sadrzaj>
      <item>BELIZAR PODUZEĆE ZA PROIZVODNJU,TRGOVINU I USLUGE  d.o.o., Voćarska  6, 10000 Zagreb</item>
    </izvorni_sadrzaj>
    <derivirana_varijabla naziv="DomainObject.Predmet.ProtuStrankaListFormatedWithAdress_1">
      <item>BELIZAR PODUZEĆE ZA PROIZVODNJU,TRGOVINU I USLUGE  d.o.o., Voćarska  6, 10000 Zagreb</item>
    </derivirana_varijabla>
  </DomainObject.Predmet.ProtuStrankaListFormatedWithAdress>
  <DomainObject.Predmet.ProtuStrankaListFormatedWithAdressOIB>
    <izvorni_sadrzaj>
      <item>BELIZAR PODUZEĆE ZA PROIZVODNJU,TRGOVINU I USLUGE  d.o.o., OIB 38670751565, Voćarska  6, 10000 Zagreb</item>
    </izvorni_sadrzaj>
    <derivirana_varijabla naziv="DomainObject.Predmet.ProtuStrankaListFormatedWithAdressOIB_1">
      <item>BELIZAR PODUZEĆE ZA PROIZVODNJU,TRGOVINU I USLUGE  d.o.o., OIB 38670751565, Voćarska  6, 10000 Zagreb</item>
    </derivirana_varijabla>
  </DomainObject.Predmet.ProtuStrankaListFormatedWithAdressOIB>
  <DomainObject.Predmet.ProtuStrankaListNazivFormated>
    <izvorni_sadrzaj>
      <item>BELIZAR PODUZEĆE ZA PROIZVODNJU,TRGOVINU I USLUGE  d.o.o.</item>
    </izvorni_sadrzaj>
    <derivirana_varijabla naziv="DomainObject.Predmet.ProtuStrankaListNazivFormated_1">
      <item>BELIZAR PODUZEĆE ZA PROIZVODNJU,TRGOVINU I USLUGE  d.o.o.</item>
    </derivirana_varijabla>
  </DomainObject.Predmet.ProtuStrankaListNazivFormated>
  <DomainObject.Predmet.ProtuStrankaListNazivFormatedOIB>
    <izvorni_sadrzaj>
      <item>BELIZAR PODUZEĆE ZA PROIZVODNJU,TRGOVINU I USLUGE  d.o.o., OIB 38670751565</item>
    </izvorni_sadrzaj>
    <derivirana_varijabla naziv="DomainObject.Predmet.ProtuStrankaListNazivFormatedOIB_1">
      <item>BELIZAR PODUZEĆE ZA PROIZVODNJU,TRGOVINU I USLUGE  d.o.o., OIB 38670751565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St-432/2016-2</izvorni_sadrzaj>
    <derivirana_varijabla naziv="DomainObject.PoslovniBrojDokumenta_1">St-432/2016-2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BELIZAR PODUZEĆE ZA PROIZVODNJU,TRGOVINU I USLUGE  d.o.o.</izvorni_sadrzaj>
    <derivirana_varijabla naziv="DomainObject.Predmet.ProtustrankaIDrugi_1">BELIZAR PODUZEĆE ZA PROIZVODNJU,TRGOVINU I USLUGE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BELIZAR PODUZEĆE ZA PROIZVODNJU,TRGOVINU I USLUGE  d.o.o., OIB 38670751565, Voćarska  6, 10000 Zagreb</izvorni_sadrzaj>
    <derivirana_varijabla naziv="DomainObject.Predmet.ProtustrankaIDrugiAdressOIB_1">BELIZAR PODUZEĆE ZA PROIZVODNJU,TRGOVINU I USLUGE  d.o.o., OIB 38670751565, Voćarska 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BELIZAR PODUZEĆE ZA PROIZVODNJU,TRGOVINU I USLUGE  d.o.o.</item>
      <item>FINA Regionalni centar Zagreb</item>
    </izvorni_sadrzaj>
    <derivirana_varijabla naziv="DomainObject.Predmet.SudioniciListNaziv_1">
      <item>BELIZAR PODUZEĆE ZA PROIZVODNJU,TRGOVINU I USLUGE  d.o.o.</item>
      <item>FINA Regionalni centar Zagreb</item>
    </derivirana_varijabla>
  </DomainObject.Predmet.SudioniciListNaziv>
  <DomainObject.Predmet.SudioniciListAdressOIB>
    <izvorni_sadrzaj>
      <item>BELIZAR PODUZEĆE ZA PROIZVODNJU,TRGOVINU I USLUGE  d.o.o., OIB 38670751565, Voćarska  6,10000 Zagreb</item>
      <item>FINA Regionalni centar Zagreb, OIB 85821130368, Trg svibanjskih žrtava 1995. 1,10000 Zagreb</item>
    </izvorni_sadrzaj>
    <derivirana_varijabla naziv="DomainObject.Predmet.SudioniciListAdressOIB_1">
      <item>BELIZAR PODUZEĆE ZA PROIZVODNJU,TRGOVINU I USLUGE  d.o.o., OIB 38670751565, Voćarska 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1B9E52-8481-4C35-933F-7BDD15E335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1531</properties:Characters>
  <properties:Lines>58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2016-09-21T07:54:00Z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St-432/2016-2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