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b1c5" w14:paraId="95eb1c5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E0250B">
        <w:t>310/16</w:t>
      </w:r>
      <w:r w:rsidR="00AD06D1">
        <w:t>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0250B">
        <w:t>ARALICA j.d.o.o., Zadar, Ante Starčevića 24, OIB: 94264594885</w:t>
      </w:r>
      <w:r w:rsidRPr="008C3132">
        <w:t xml:space="preserve">, dana </w:t>
      </w:r>
      <w:r w:rsidR="00AD06D1">
        <w:t xml:space="preserve">17. siječnja </w:t>
      </w:r>
      <w:r>
        <w:t>201</w:t>
      </w:r>
      <w:r w:rsidR="00AD06D1">
        <w:t>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E0250B">
        <w:t>ARALICA j.d.o.o., Zadar, Ante Starčevića 24, OIB: 94264594885</w:t>
      </w:r>
      <w:r w:rsidR="00AD06D1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E0250B" w:rsidRPr="00E0250B">
        <w:t>ARALICA j.d.o.o., Zadar, Ante Starčevića 24, OIB: 94264594885</w:t>
      </w:r>
      <w:r>
        <w:t>,</w:t>
      </w:r>
      <w:r w:rsidRPr="002B5AAE">
        <w:t xml:space="preserve"> otvara se </w:t>
      </w:r>
      <w:r w:rsidR="00AD06D1">
        <w:t>17. siječnja 2017</w:t>
      </w:r>
      <w:r w:rsidRPr="002B5AAE">
        <w:t xml:space="preserve">. godine u </w:t>
      </w:r>
      <w:r w:rsidR="00AD06D1">
        <w:t>14,00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AD06D1" w:rsidRPr="00AD06D1">
        <w:t>Nada Mikulandra</w:t>
      </w:r>
      <w:r w:rsidR="00AD06D1">
        <w:rPr>
          <w:b/>
        </w:rPr>
        <w:t xml:space="preserve"> </w:t>
      </w:r>
      <w:r w:rsidR="00AD06D1">
        <w:t>iz Bilica</w:t>
      </w:r>
      <w:r w:rsidR="00AD06D1" w:rsidRPr="008E37E9">
        <w:t>, Stubalj 238, OIB: 01343352417</w:t>
      </w:r>
      <w:r w:rsidR="00AD06D1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E0250B" w:rsidR="00E0250B" w:rsidRPr="002B5AAE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E0250B">
        <w:t>ARALICA j.d.o.o., Zadar, Ante Starčevića 24, OIB: 94264594885</w:t>
      </w:r>
      <w:r w:rsidR="00AD06D1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</w:t>
      </w:r>
      <w:r w:rsidR="00AD06D1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AD06D1">
        <w:t>29. v</w:t>
      </w:r>
      <w:r w:rsidR="00E0250B">
        <w:t>eljače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E0250B">
        <w:t>190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E0250B">
        <w:t>2.195,41</w:t>
      </w:r>
      <w:r w:rsidRPr="002B5AAE">
        <w:t xml:space="preserve"> kun</w:t>
      </w:r>
      <w:r w:rsidR="00211D0A">
        <w:t>e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E0250B">
        <w:t>10. ožujka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 xml:space="preserve">Izbor stečajnog upravitelja izvršen je primjenom odredbe čl.432. SZ-a, a metodom slučajnog odabira </w:t>
      </w:r>
      <w:r w:rsidR="00AD06D1">
        <w:t>za stečajnog upravitelja izabrana Nada Mikulandra iz Bilica</w:t>
      </w:r>
      <w:r w:rsidRPr="00D75141">
        <w:t>.</w:t>
      </w:r>
    </w:p>
    <w:p w:rsidRDefault="00AD06D1" w:rsidP="00AD06D1" w:rsidR="00AD06D1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AD06D1">
        <w:t>17. siječnja 2017.</w:t>
      </w:r>
      <w:r w:rsidRPr="00240F6B">
        <w:t xml:space="preserve">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DA5E39" w:rsidP="00DA5E39" w:rsidR="00DA5E39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DA5E39" w:rsidP="00DA5E39" w:rsidR="00DA5E39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DA5E39" w:rsidP="00DA5E39" w:rsidR="00DA5E39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AD06D1" w:rsidP="00193657" w:rsidR="00AD06D1">
      <w:pPr>
        <w:jc w:val="both"/>
        <w:rPr>
          <w:b/>
        </w:rPr>
      </w:pPr>
    </w:p>
    <w:p w:rsidRDefault="00AD06D1" w:rsidP="00193657" w:rsidR="00AD06D1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8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E0250B">
      <w:t>310/16</w:t>
    </w:r>
    <w:r w:rsidR="00AD06D1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38C2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06D1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50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83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50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83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ARALICA j.d.o.o. za ekološku proizvodnju</izvorni_sadrzaj>
    <derivirana_varijabla naziv="DomainObject.Predmet.ProtustrankaFormated_1">  ARALICA j.d.o.o. za ekološku proizvodnju</derivirana_varijabla>
  </DomainObject.Predmet.ProtustrankaFormated>
  <DomainObject.Predmet.ProtustrankaFormatedOIB>
    <izvorni_sadrzaj>  ARALICA j.d.o.o. za ekološku proizvodnju, OIB 94264594885</izvorni_sadrzaj>
    <derivirana_varijabla naziv="DomainObject.Predmet.ProtustrankaFormatedOIB_1">  ARALICA j.d.o.o. za ekološku proizvodnju, OIB 94264594885</derivirana_varijabla>
  </DomainObject.Predmet.ProtustrankaFormatedOIB>
  <DomainObject.Predmet.ProtustrankaFormatedWithAdress>
    <izvorni_sadrzaj> ARALICA j.d.o.o. za ekološku proizvodnju, Ante Starčevića 24, 23000 Zadar</izvorni_sadrzaj>
    <derivirana_varijabla naziv="DomainObject.Predmet.ProtustrankaFormatedWithAdress_1"> ARALICA j.d.o.o. za ekološku proizvodnju, Ante Starčevića 24, 23000 Zadar</derivirana_varijabla>
  </DomainObject.Predmet.ProtustrankaFormatedWithAdress>
  <DomainObject.Predmet.ProtustrankaFormatedWithAdressOIB>
    <izvorni_sadrzaj> ARALICA j.d.o.o. za ekološku proizvodnju, OIB 94264594885, Ante Starčevića 24, 23000 Zadar</izvorni_sadrzaj>
    <derivirana_varijabla naziv="DomainObject.Predmet.ProtustrankaFormatedWithAdressOIB_1"> ARALICA j.d.o.o. za ekološku proizvodnju, OIB 94264594885, Ante Starčevića 24, 23000 Zadar</derivirana_varijabla>
  </DomainObject.Predmet.ProtustrankaFormatedWithAdressOIB>
  <DomainObject.Predmet.ProtustrankaWithAdress>
    <izvorni_sadrzaj>ARALICA j.d.o.o. za ekološku proizvodnju Ante Starčevića 24, 23000 Zadar</izvorni_sadrzaj>
    <derivirana_varijabla naziv="DomainObject.Predmet.ProtustrankaWithAdress_1">ARALICA j.d.o.o. za ekološku proizvodnju Ante Starčevića 24, 23000 Zadar</derivirana_varijabla>
  </DomainObject.Predmet.ProtustrankaWithAdress>
  <DomainObject.Predmet.ProtustrankaWithAdressOIB>
    <izvorni_sadrzaj>ARALICA j.d.o.o. za ekološku proizvodnju, OIB 94264594885, Ante Starčevića 24, 23000 Zadar</izvorni_sadrzaj>
    <derivirana_varijabla naziv="DomainObject.Predmet.ProtustrankaWithAdressOIB_1">ARALICA j.d.o.o. za ekološku proizvodnju, OIB 94264594885, Ante Starčevića 24, 23000 Zadar</derivirana_varijabla>
  </DomainObject.Predmet.ProtustrankaWithAdressOIB>
  <DomainObject.Predmet.ProtustrankaNazivFormated>
    <izvorni_sadrzaj>ARALICA j.d.o.o. za ekološku proizvodnju</izvorni_sadrzaj>
    <derivirana_varijabla naziv="DomainObject.Predmet.ProtustrankaNazivFormated_1">ARALICA j.d.o.o. za ekološku proizvodnju</derivirana_varijabla>
  </DomainObject.Predmet.ProtustrankaNazivFormated>
  <DomainObject.Predmet.ProtustrankaNazivFormatedOIB>
    <izvorni_sadrzaj>ARALICA j.d.o.o. za ekološku proizvodnju, OIB 94264594885</izvorni_sadrzaj>
    <derivirana_varijabla naziv="DomainObject.Predmet.ProtustrankaNazivFormatedOIB_1">ARALICA j.d.o.o. za ekološku proizvodnju, OIB 94264594885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ARALICA j.d.o.o. za ekološku proizvodnju</item>
    </izvorni_sadrzaj>
    <derivirana_varijabla naziv="DomainObject.Predmet.ProtuStrankaListFormated_1">
      <item>ARALICA j.d.o.o. za ekološku proizvodnju</item>
    </derivirana_varijabla>
  </DomainObject.Predmet.ProtuStrankaListFormated>
  <DomainObject.Predmet.ProtuStrankaListFormatedOIB>
    <izvorni_sadrzaj>
      <item>ARALICA j.d.o.o. za ekološku proizvodnju, OIB 94264594885</item>
    </izvorni_sadrzaj>
    <derivirana_varijabla naziv="DomainObject.Predmet.ProtuStrankaListFormatedOIB_1">
      <item>ARALICA j.d.o.o. za ekološku proizvodnju, OIB 94264594885</item>
    </derivirana_varijabla>
  </DomainObject.Predmet.ProtuStrankaListFormatedOIB>
  <DomainObject.Predmet.ProtuStrankaListFormatedWithAdress>
    <izvorni_sadrzaj>
      <item>ARALICA j.d.o.o. za ekološku proizvodnju, Ante Starčevića 24, 23000 Zadar</item>
    </izvorni_sadrzaj>
    <derivirana_varijabla naziv="DomainObject.Predmet.ProtuStrankaListFormatedWithAdress_1">
      <item>ARALICA j.d.o.o. za ekološku proizvodnju, Ante Starčevića 24, 23000 Zadar</item>
    </derivirana_varijabla>
  </DomainObject.Predmet.ProtuStrankaListFormatedWithAdress>
  <DomainObject.Predmet.ProtuStrankaListFormatedWithAdressOIB>
    <izvorni_sadrzaj>
      <item>ARALICA j.d.o.o. za ekološku proizvodnju, OIB 94264594885, Ante Starčevića 24, 23000 Zadar</item>
    </izvorni_sadrzaj>
    <derivirana_varijabla naziv="DomainObject.Predmet.ProtuStrankaListFormatedWithAdressOIB_1">
      <item>ARALICA j.d.o.o. za ekološku proizvodnju, OIB 94264594885, Ante Starčevića 24, 23000 Zadar</item>
    </derivirana_varijabla>
  </DomainObject.Predmet.ProtuStrankaListFormatedWithAdressOIB>
  <DomainObject.Predmet.ProtuStrankaListNazivFormated>
    <izvorni_sadrzaj>
      <item>ARALICA j.d.o.o. za ekološku proizvodnju</item>
    </izvorni_sadrzaj>
    <derivirana_varijabla naziv="DomainObject.Predmet.ProtuStrankaListNazivFormated_1">
      <item>ARALICA j.d.o.o. za ekološku proizvodnju</item>
    </derivirana_varijabla>
  </DomainObject.Predmet.ProtuStrankaListNazivFormated>
  <DomainObject.Predmet.ProtuStrankaListNazivFormatedOIB>
    <izvorni_sadrzaj>
      <item>ARALICA j.d.o.o. za ekološku proizvodnju, OIB 94264594885</item>
    </izvorni_sadrzaj>
    <derivirana_varijabla naziv="DomainObject.Predmet.ProtuStrankaListNazivFormatedOIB_1">
      <item>ARALICA j.d.o.o. za ekološku proizvodnju, OIB 94264594885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ARALICA j.d.o.o. za ekološku proizvodnju</izvorni_sadrzaj>
    <derivirana_varijabla naziv="DomainObject.Predmet.ProtustrankaIDrugi_1">ARALICA j.d.o.o. za ekološku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ARALICA j.d.o.o. za ekološku proizvodnju, OIB 94264594885, Ante Starčevića 24, 23000 Zadar</izvorni_sadrzaj>
    <derivirana_varijabla naziv="DomainObject.Predmet.ProtustrankaIDrugiAdressOIB_1">ARALICA j.d.o.o. za ekološku proizvodnju, OIB 94264594885,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ARALICA j.d.o.o. za ekološku proizvodnju</item>
    </izvorni_sadrzaj>
    <derivirana_varijabla naziv="DomainObject.Predmet.SudioniciListNaziv_1">
      <item>FINA</item>
      <item>ARALICA j.d.o.o. za ekološku proizvodnju</item>
    </derivirana_varijabla>
  </DomainObject.Predmet.SudioniciListNaziv>
  <DomainObject.Predmet.SudioniciListAdressOIB>
    <izvorni_sadrzaj>
      <item>FINA, OIB 85821130368</item>
      <item>ARALICA j.d.o.o. za ekološku proizvodnju, OIB 94264594885, Ante Starčevića 24,23000 Zadar</item>
    </izvorni_sadrzaj>
    <derivirana_varijabla naziv="DomainObject.Predmet.SudioniciListAdressOIB_1">
      <item>FINA, OIB 85821130368</item>
      <item>ARALICA j.d.o.o. za ekološku proizvodnju, OIB 94264594885, Ante Starčevića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94264594885</item>
    </izvorni_sadrzaj>
    <derivirana_varijabla naziv="DomainObject.Predmet.SudioniciListNazivOIB_1">
      <item>, OIB 85821130368</item>
      <item>, OIB 94264594885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822</properties:Words>
  <properties:Characters>4469</properties:Characters>
  <properties:Lines>117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2016-07-07T09:34:00Z</dcterms:created>
  <dc:creator>Administrator</dc:creator>
  <cp:lastModifiedBy>wsadmin</cp:lastModifiedBy>
  <cp:lastPrinted>2016-03-15T08:28:00Z</cp:lastPrinted>
  <dcterms:modified xmlns:xsi="http://www.w3.org/2001/XMLSchema-instance" xsi:type="dcterms:W3CDTF">2017-01-17T08:42:00Z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