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ec6dc" w14:paraId="d8ec6dc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A15099">
        <w:rPr>
          <w:rFonts w:cs="Times New Roman" w:hAnsi="Times New Roman" w:ascii="Times New Roman"/>
          <w:sz w:val="24"/>
        </w:rPr>
        <w:t>5265/16-6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9779DC" w:rsidRPr="005D7E57">
        <w:t xml:space="preserve">FINA-Regionalni centar Zagreb za pokretanje stečajnog postupka nad dužnikom </w:t>
      </w:r>
      <w:r w:rsidR="00080CB6" w:rsidRPr="007537FA">
        <w:t>AB FOTOKERAMIKA j.d.o.o.</w:t>
      </w:r>
      <w:r w:rsidR="00080CB6">
        <w:t xml:space="preserve"> Podgaj Petrovski, Podgaj Petrovski 49 MBS: </w:t>
      </w:r>
      <w:r w:rsidR="00080CB6" w:rsidRPr="007537FA">
        <w:t>080929025</w:t>
      </w:r>
      <w:r w:rsidR="00080CB6">
        <w:t xml:space="preserve"> OIB: </w:t>
      </w:r>
      <w:r w:rsidR="00080CB6" w:rsidRPr="007537FA">
        <w:t>87067386743</w:t>
      </w:r>
      <w:r w:rsidR="00080CB6">
        <w:t xml:space="preserve"> </w:t>
      </w:r>
      <w:r w:rsidRPr="003566B3">
        <w:t>dana</w:t>
      </w:r>
      <w:r w:rsidR="00965062">
        <w:t xml:space="preserve"> </w:t>
      </w:r>
      <w:r w:rsidR="00F2526D">
        <w:t>10. ožujka</w:t>
      </w:r>
      <w:r w:rsidR="00D34569">
        <w:t xml:space="preserve"> 2017.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779DC" w:rsidRPr="005D7E57">
        <w:t xml:space="preserve"> </w:t>
      </w:r>
      <w:r w:rsidR="00080CB6" w:rsidRPr="007537FA">
        <w:t>AB FOTOKERAMIKA j.d.o.o.</w:t>
      </w:r>
      <w:r w:rsidR="00080CB6">
        <w:t xml:space="preserve"> Podgaj Petrovski, Podgaj Petrovski 49 MBS: </w:t>
      </w:r>
      <w:r w:rsidR="00080CB6" w:rsidRPr="007537FA">
        <w:t>080929025</w:t>
      </w:r>
      <w:r w:rsidR="00080CB6">
        <w:t xml:space="preserve"> OIB: </w:t>
      </w:r>
      <w:r w:rsidR="00080CB6" w:rsidRPr="007537FA">
        <w:t>87067386743</w:t>
      </w:r>
      <w:r w:rsidR="00080CB6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774B0B">
        <w:rPr>
          <w:bCs/>
        </w:rPr>
        <w:t>5265</w:t>
      </w:r>
      <w:r w:rsidR="00622BFE">
        <w:rPr>
          <w:bCs/>
        </w:rPr>
        <w:t>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080CB6">
        <w:t>1. prosinca</w:t>
      </w:r>
      <w:r w:rsidR="00A1608B">
        <w:t xml:space="preserve"> 2015. </w:t>
      </w:r>
      <w:r w:rsidR="0062454C">
        <w:t xml:space="preserve">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9779DC" w:rsidRPr="005D7E57">
        <w:t xml:space="preserve">FINA-Regionalni centar Zagreb za pokretanje stečajnog postupka nad dužnikom </w:t>
      </w:r>
      <w:r w:rsidR="00080CB6" w:rsidRPr="007537FA">
        <w:t>AB FOTOKERAMIKA j.d.o.o.</w:t>
      </w:r>
      <w:r w:rsidR="00080CB6">
        <w:t xml:space="preserve"> Podgaj Petrovski, Podgaj Petrovski 49 MBS: </w:t>
      </w:r>
      <w:r w:rsidR="00080CB6" w:rsidRPr="007537FA">
        <w:t>080929025</w:t>
      </w:r>
      <w:r w:rsidR="00080CB6">
        <w:t xml:space="preserve"> OIB: </w:t>
      </w:r>
      <w:r w:rsidR="00080CB6" w:rsidRPr="007537FA">
        <w:t>87067386743</w:t>
      </w:r>
      <w:r w:rsidR="00622BFE">
        <w:t xml:space="preserve">. 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A1608B">
        <w:t xml:space="preserve">110 </w:t>
      </w:r>
      <w:r w:rsidR="0023403D" w:rsidRPr="00307A7F">
        <w:t>st</w:t>
      </w:r>
      <w:r w:rsidR="00A1608B">
        <w:t>. 1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A1608B">
        <w:t>120</w:t>
      </w:r>
      <w:r w:rsidR="00D73D48">
        <w:t xml:space="preserve"> </w:t>
      </w:r>
      <w:r w:rsidR="0062454C">
        <w:t>dana</w:t>
      </w:r>
      <w:r w:rsidR="009D2742">
        <w:t xml:space="preserve"> u iznosu od </w:t>
      </w:r>
      <w:r w:rsidR="00080CB6">
        <w:t>10.187,45 kuna</w:t>
      </w:r>
      <w:r w:rsidR="00F2526D">
        <w:t xml:space="preserve"> ta</w:t>
      </w:r>
      <w:r w:rsidR="0062454C">
        <w:t xml:space="preserve"> da ima</w:t>
      </w:r>
      <w:r w:rsidR="002A3798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080CB6">
        <w:rPr>
          <w:bCs/>
        </w:rPr>
        <w:t>22</w:t>
      </w:r>
      <w:r w:rsidR="00A1608B">
        <w:rPr>
          <w:bCs/>
        </w:rPr>
        <w:t>. prosinca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F2526D">
        <w:rPr>
          <w:noProof w:val="false"/>
        </w:rPr>
        <w:t>10. ožujka</w:t>
      </w:r>
      <w:r w:rsidR="00D34569">
        <w:rPr>
          <w:noProof w:val="false"/>
        </w:rPr>
        <w:t xml:space="preserve"> 2017.</w:t>
      </w:r>
      <w:r w:rsidR="00BD6492">
        <w:rPr>
          <w:noProof w:val="false"/>
        </w:rPr>
        <w:t xml:space="preserve">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774B0B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774B0B" w:rsidR="00774B0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74B0B" w:rsidP="00774B0B" w:rsidR="00774B0B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110ACE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110ACE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0ACE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080CB6">
      <w:rPr>
        <w:noProof w:val="false"/>
      </w:rPr>
      <w:t>5265/16-6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80CB6"/>
    <w:rsid w:val="00110ACE"/>
    <w:rsid w:val="0015645C"/>
    <w:rsid w:val="001C6B43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22BFE"/>
    <w:rsid w:val="0062454C"/>
    <w:rsid w:val="00660B6C"/>
    <w:rsid w:val="006630E6"/>
    <w:rsid w:val="006D29D0"/>
    <w:rsid w:val="006D37EF"/>
    <w:rsid w:val="006D7209"/>
    <w:rsid w:val="00711FF8"/>
    <w:rsid w:val="00774B0B"/>
    <w:rsid w:val="007A5DAF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65062"/>
    <w:rsid w:val="009779DC"/>
    <w:rsid w:val="009D2742"/>
    <w:rsid w:val="009D32CF"/>
    <w:rsid w:val="00A05225"/>
    <w:rsid w:val="00A15099"/>
    <w:rsid w:val="00A1608B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34569"/>
    <w:rsid w:val="00D51262"/>
    <w:rsid w:val="00D73D48"/>
    <w:rsid w:val="00D92198"/>
    <w:rsid w:val="00DD686D"/>
    <w:rsid w:val="00EA30C4"/>
    <w:rsid w:val="00EA3AF8"/>
    <w:rsid w:val="00EB07C2"/>
    <w:rsid w:val="00EC2F02"/>
    <w:rsid w:val="00EE6B44"/>
    <w:rsid w:val="00F2526D"/>
    <w:rsid w:val="00F301AA"/>
    <w:rsid w:val="00F33CE5"/>
    <w:rsid w:val="00F45796"/>
    <w:rsid w:val="00F941E3"/>
    <w:rsid w:val="00FB0244"/>
    <w:rsid w:val="00FC432A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4B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B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B0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B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B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4B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B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B0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B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B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St-5265/2016-6</izvorni_sadrzaj>
    <derivirana_varijabla naziv="DomainObject.Oznaka_1">St-5265/2016-6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5265</izvorni_sadrzaj>
    <derivirana_varijabla naziv="DomainObject.Predmet.Broj_1">5265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2016.</izvorni_sadrzaj>
    <derivirana_varijabla naziv="DomainObject.Predmet.DatumOsnivanja_1">11.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St-5265/2016</izvorni_sadrzaj>
    <derivirana_varijabla naziv="DomainObject.Predmet.OznakaBroj_1">St-5265/2016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 FOTOKERAMIKA j.d.o.o.</izvorni_sadrzaj>
    <derivirana_varijabla naziv="DomainObject.Predmet.ProtustrankaFormated_1">  AB FOTOKERAMIKA j.d.o.o.</derivirana_varijabla>
  </DomainObject.Predmet.ProtustrankaFormated>
  <DomainObject.Predmet.ProtustrankaFormatedOIB>
    <izvorni_sadrzaj>  AB FOTOKERAMIKA j.d.o.o., OIB 87067386743</izvorni_sadrzaj>
    <derivirana_varijabla naziv="DomainObject.Predmet.ProtustrankaFormatedOIB_1">  AB FOTOKERAMIKA j.d.o.o., OIB 87067386743</derivirana_varijabla>
  </DomainObject.Predmet.ProtustrankaFormatedOIB>
  <DomainObject.Predmet.ProtustrankaFormatedWithAdress>
    <izvorni_sadrzaj> AB FOTOKERAMIKA j.d.o.o., Podgaj Petrovski 49, 49234 Podgaj Petrovski</izvorni_sadrzaj>
    <derivirana_varijabla naziv="DomainObject.Predmet.ProtustrankaFormatedWithAdress_1"> AB FOTOKERAMIKA j.d.o.o., Podgaj Petrovski 49, 49234 Podgaj Petrovski</derivirana_varijabla>
  </DomainObject.Predmet.ProtustrankaFormatedWithAdress>
  <DomainObject.Predmet.ProtustrankaFormatedWithAdressOIB>
    <izvorni_sadrzaj> AB FOTOKERAMIKA j.d.o.o., OIB 87067386743, Podgaj Petrovski 49, 49234 Podgaj Petrovski</izvorni_sadrzaj>
    <derivirana_varijabla naziv="DomainObject.Predmet.ProtustrankaFormatedWithAdressOIB_1"> AB FOTOKERAMIKA j.d.o.o., OIB 87067386743, Podgaj Petrovski 49, 49234 Podgaj Petrovski</derivirana_varijabla>
  </DomainObject.Predmet.ProtustrankaFormatedWithAdressOIB>
  <DomainObject.Predmet.ProtustrankaWithAdress>
    <izvorni_sadrzaj>AB FOTOKERAMIKA j.d.o.o. Podgaj Petrovski 49, 49234 Podgaj Petrovski</izvorni_sadrzaj>
    <derivirana_varijabla naziv="DomainObject.Predmet.ProtustrankaWithAdress_1">AB FOTOKERAMIKA j.d.o.o. Podgaj Petrovski 49, 49234 Podgaj Petrovski</derivirana_varijabla>
  </DomainObject.Predmet.ProtustrankaWithAdress>
  <DomainObject.Predmet.ProtustrankaWithAdressOIB>
    <izvorni_sadrzaj>AB FOTOKERAMIKA j.d.o.o., OIB 87067386743, Podgaj Petrovski 49, 49234 Podgaj Petrovski</izvorni_sadrzaj>
    <derivirana_varijabla naziv="DomainObject.Predmet.ProtustrankaWithAdressOIB_1">AB FOTOKERAMIKA j.d.o.o., OIB 87067386743, Podgaj Petrovski 49, 49234 Podgaj Petrovski</derivirana_varijabla>
  </DomainObject.Predmet.ProtustrankaWithAdressOIB>
  <DomainObject.Predmet.ProtustrankaNazivFormated>
    <izvorni_sadrzaj>AB FOTOKERAMIKA j.d.o.o.</izvorni_sadrzaj>
    <derivirana_varijabla naziv="DomainObject.Predmet.ProtustrankaNazivFormated_1">AB FOTOKERAMIKA j.d.o.o.</derivirana_varijabla>
  </DomainObject.Predmet.ProtustrankaNazivFormated>
  <DomainObject.Predmet.ProtustrankaNazivFormatedOIB>
    <izvorni_sadrzaj>AB FOTOKERAMIKA j.d.o.o., OIB 87067386743</izvorni_sadrzaj>
    <derivirana_varijabla naziv="DomainObject.Predmet.ProtustrankaNazivFormatedOIB_1">AB FOTOKERAMIKA j.d.o.o., OIB 87067386743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AB FOTOKERAMIKA j.d.o.o.</item>
    </izvorni_sadrzaj>
    <derivirana_varijabla naziv="DomainObject.Predmet.ProtuStrankaListFormated_1">
      <item>AB FOTOKERAMIKA j.d.o.o.</item>
    </derivirana_varijabla>
  </DomainObject.Predmet.ProtuStrankaListFormated>
  <DomainObject.Predmet.ProtuStrankaListFormatedOIB>
    <izvorni_sadrzaj>
      <item>AB FOTOKERAMIKA j.d.o.o., OIB 87067386743</item>
    </izvorni_sadrzaj>
    <derivirana_varijabla naziv="DomainObject.Predmet.ProtuStrankaListFormatedOIB_1">
      <item>AB FOTOKERAMIKA j.d.o.o., OIB 87067386743</item>
    </derivirana_varijabla>
  </DomainObject.Predmet.ProtuStrankaListFormatedOIB>
  <DomainObject.Predmet.ProtuStrankaListFormatedWithAdress>
    <izvorni_sadrzaj>
      <item>AB FOTOKERAMIKA j.d.o.o., Podgaj Petrovski 49, 49234 Podgaj Petrovski</item>
    </izvorni_sadrzaj>
    <derivirana_varijabla naziv="DomainObject.Predmet.ProtuStrankaListFormatedWithAdress_1">
      <item>AB FOTOKERAMIKA j.d.o.o., Podgaj Petrovski 49, 49234 Podgaj Petrovski</item>
    </derivirana_varijabla>
  </DomainObject.Predmet.ProtuStrankaListFormatedWithAdress>
  <DomainObject.Predmet.ProtuStrankaListFormatedWithAdressOIB>
    <izvorni_sadrzaj>
      <item>AB FOTOKERAMIKA j.d.o.o., OIB 87067386743, Podgaj Petrovski 49, 49234 Podgaj Petrovski</item>
    </izvorni_sadrzaj>
    <derivirana_varijabla naziv="DomainObject.Predmet.ProtuStrankaListFormatedWithAdressOIB_1">
      <item>AB FOTOKERAMIKA j.d.o.o., OIB 87067386743, Podgaj Petrovski 49, 49234 Podgaj Petrovski</item>
    </derivirana_varijabla>
  </DomainObject.Predmet.ProtuStrankaListFormatedWithAdressOIB>
  <DomainObject.Predmet.ProtuStrankaListNazivFormated>
    <izvorni_sadrzaj>
      <item>AB FOTOKERAMIKA j.d.o.o.</item>
    </izvorni_sadrzaj>
    <derivirana_varijabla naziv="DomainObject.Predmet.ProtuStrankaListNazivFormated_1">
      <item>AB FOTOKERAMIKA j.d.o.o.</item>
    </derivirana_varijabla>
  </DomainObject.Predmet.ProtuStrankaListNazivFormated>
  <DomainObject.Predmet.ProtuStrankaListNazivFormatedOIB>
    <izvorni_sadrzaj>
      <item>AB FOTOKERAMIKA j.d.o.o., OIB 87067386743</item>
    </izvorni_sadrzaj>
    <derivirana_varijabla naziv="DomainObject.Predmet.ProtuStrankaListNazivFormatedOIB_1">
      <item>AB FOTOKERAMIKA j.d.o.o., OIB 87067386743</item>
    </derivirana_varijabla>
  </DomainObject.Predmet.ProtuStrankaListNazivFormatedOIB>
  <DomainObject.Predmet.OstaliListFormated>
    <izvorni_sadrzaj>
      <item>Ana Podgajski</item>
    </izvorni_sadrzaj>
    <derivirana_varijabla naziv="DomainObject.Predmet.OstaliListFormated_1">
      <item>Ana Podgajski</item>
    </derivirana_varijabla>
  </DomainObject.Predmet.OstaliListFormated>
  <DomainObject.Predmet.OstaliListFormatedOIB>
    <izvorni_sadrzaj>
      <item>Ana Podgajski, OIB 79412103185</item>
    </izvorni_sadrzaj>
    <derivirana_varijabla naziv="DomainObject.Predmet.OstaliListFormatedOIB_1">
      <item>Ana Podgajski, OIB 79412103185</item>
    </derivirana_varijabla>
  </DomainObject.Predmet.OstaliListFormatedOIB>
  <DomainObject.Predmet.OstaliListFormatedWithAdress>
    <izvorni_sadrzaj>
      <item>Ana Podgajski, Podgaj Petrovski 49, 49234 Podgaj Petrovski</item>
    </izvorni_sadrzaj>
    <derivirana_varijabla naziv="DomainObject.Predmet.OstaliListFormatedWithAdress_1">
      <item>Ana Podgajski, Podgaj Petrovski 49, 49234 Podgaj Petrovski</item>
    </derivirana_varijabla>
  </DomainObject.Predmet.OstaliListFormatedWithAdress>
  <DomainObject.Predmet.OstaliListFormatedWithAdressOIB>
    <izvorni_sadrzaj>
      <item>Ana Podgajski, OIB 79412103185, Podgaj Petrovski 49, 49234 Podgaj Petrovski</item>
    </izvorni_sadrzaj>
    <derivirana_varijabla naziv="DomainObject.Predmet.OstaliListFormatedWithAdressOIB_1">
      <item>Ana Podgajski, OIB 79412103185, Podgaj Petrovski 49, 49234 Podgaj Petrovski</item>
    </derivirana_varijabla>
  </DomainObject.Predmet.OstaliListFormatedWithAdressOIB>
  <DomainObject.Predmet.OstaliListNazivFormated>
    <izvorni_sadrzaj>
      <item>Ana Podgajski</item>
    </izvorni_sadrzaj>
    <derivirana_varijabla naziv="DomainObject.Predmet.OstaliListNazivFormated_1">
      <item>Ana Podgajski</item>
    </derivirana_varijabla>
  </DomainObject.Predmet.OstaliListNazivFormated>
  <DomainObject.Predmet.OstaliListNazivFormatedOIB>
    <izvorni_sadrzaj>
      <item>Ana Podgajski, OIB 79412103185</item>
    </izvorni_sadrzaj>
    <derivirana_varijabla naziv="DomainObject.Predmet.OstaliListNazivFormatedOIB_1">
      <item>Ana Podgajski, OIB 79412103185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St-5265/2016-6</izvorni_sadrzaj>
    <derivirana_varijabla naziv="DomainObject.PoslovniBrojDokumenta_1">St-5265/2016-6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AB FOTOKERAMIKA j.d.o.o.</izvorni_sadrzaj>
    <derivirana_varijabla naziv="DomainObject.Predmet.ProtustrankaIDrugi_1">AB FOTOKERAMIKA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AB FOTOKERAMIKA j.d.o.o., OIB 87067386743, Podgaj Petrovski 49, 49234 Podgaj Petrovski</izvorni_sadrzaj>
    <derivirana_varijabla naziv="DomainObject.Predmet.ProtustrankaIDrugiAdressOIB_1">AB FOTOKERAMIKA j.d.o.o., OIB 87067386743, Podgaj Petrovski 49, 49234 Podgaj Petrovski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FOTOKERAMIKA j.d.o.o.</item>
      <item>FINA Regionalni centar Zagreb</item>
      <item>Ana Podgajski</item>
      <item>VJEROVNICI</item>
    </izvorni_sadrzaj>
    <derivirana_varijabla naziv="DomainObject.Predmet.SudioniciListNaziv_1">
      <item>AB FOTOKERAMIKA j.d.o.o.</item>
      <item>FINA Regionalni centar Zagreb</item>
      <item>Ana Podgajski</item>
      <item>VJEROVNICI</item>
    </derivirana_varijabla>
  </DomainObject.Predmet.SudioniciListNaziv>
  <DomainObject.Predmet.SudioniciListAdressOIB>
    <izvorni_sadrzaj>
      <item>AB FOTOKERAMIKA j.d.o.o., OIB 87067386743, Podgaj Petrovski 49,49234 Podgaj Petrovski</item>
      <item>FINA Regionalni centar Zagreb, OIB 85821130368, Trg svibanjskih žrtava 1995. 1,10000 Zagreb</item>
      <item>Ana Podgajski, OIB 79412103185, Podgaj Petrovski 49,49234 Podgaj Petrovski</item>
      <item>VJEROVNICI</item>
    </izvorni_sadrzaj>
    <derivirana_varijabla naziv="DomainObject.Predmet.SudioniciListAdressOIB_1">
      <item>AB FOTOKERAMIKA j.d.o.o., OIB 87067386743, Podgaj Petrovski 49,49234 Podgaj Petrovski</item>
      <item>FINA Regionalni centar Zagreb, OIB 85821130368, Trg svibanjskih žrtava 1995. 1,10000 Zagreb</item>
      <item>Ana Podgajski, OIB 79412103185, Podgaj Petrovski 49,49234 Podgaj Petrovski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87067386743</item>
      <item>, OIB 85821130368</item>
      <item>, OIB 79412103185</item>
      <item>, OIB null</item>
    </izvorni_sadrzaj>
    <derivirana_varijabla naziv="DomainObject.Predmet.SudioniciListNazivOIB_1">
      <item>, OIB 87067386743</item>
      <item>, OIB 85821130368</item>
      <item>, OIB 79412103185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2861</properties:Characters>
  <properties:Lines>65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2017-03-10T12:56:00Z</dcterms:created>
  <dc:creator>Vinka Mihalinčić</dc:creator>
  <cp:lastModifiedBy>Vinka Mihalinčić</cp:lastModifiedBy>
  <cp:lastPrinted>2017-03-10T13:30:00Z</cp:lastPrinted>
  <dcterms:modified xmlns:xsi="http://www.w3.org/2001/XMLSchema-instance" xsi:type="dcterms:W3CDTF">2017-03-10T13:30:00Z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St-5265/2016-6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