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b5d3" w14:paraId="059b5d3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974C79">
        <w:t>3200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>, za otvaranje stečajnoga postupka nad dužnikom</w:t>
      </w:r>
      <w:r w:rsidR="00E45015">
        <w:t xml:space="preserve"> </w:t>
      </w:r>
      <w:r w:rsidR="00974C79" w:rsidRPr="001E1AB8">
        <w:t>TRIMIGOMA d.o.o., Zagreb, Prilaz V. Brajkovića 6, OIB 59419395527</w:t>
      </w:r>
      <w:r w:rsidR="00667114" w:rsidRPr="00692A21">
        <w:t xml:space="preserve">, dana </w:t>
      </w:r>
      <w:r w:rsidR="0019284B">
        <w:t>1</w:t>
      </w:r>
      <w:r w:rsidR="00974C79">
        <w:t>7</w:t>
      </w:r>
      <w:r w:rsidR="005A4CE6">
        <w:t>. siječnja 2018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E45015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974C79" w:rsidRPr="001E1AB8">
        <w:t>TRIMIGOMA d.o.o., Zagreb, Prilaz V. Brajkovića 6, OIB 59419395527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974C79">
        <w:t>17</w:t>
      </w:r>
      <w:r w:rsidR="005A4CE6">
        <w:t>. siječnja 2018</w:t>
      </w:r>
      <w:r w:rsidR="005A56DF">
        <w:t>. godine u</w:t>
      </w:r>
      <w:r w:rsidR="00D3171C">
        <w:t xml:space="preserve"> </w:t>
      </w:r>
      <w:r w:rsidR="00512317">
        <w:t>1</w:t>
      </w:r>
      <w:r w:rsidR="00974C79">
        <w:t>1</w:t>
      </w:r>
      <w:r w:rsidR="00512317">
        <w:t>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  <w:r w:rsidR="0019284B">
        <w:t xml:space="preserve"> 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BA2DF2">
        <w:t>Stjepan Rakarec, Velika Gorica, Črnkovec 16, OIB 64132194100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E45015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974C79" w:rsidRPr="001E1AB8">
        <w:t>TRIMIGOMA d.o.o., Zagreb, Prilaz V. Brajkovića 6, OIB 59419395527</w:t>
      </w:r>
      <w:r w:rsidR="008C5EB2">
        <w:t xml:space="preserve">, s danom </w:t>
      </w:r>
      <w:r w:rsidR="0019284B">
        <w:t>1</w:t>
      </w:r>
      <w:r w:rsidR="00974C79">
        <w:t>7</w:t>
      </w:r>
      <w:r w:rsidR="00232450">
        <w:t>. siječnja</w:t>
      </w:r>
      <w:r w:rsidR="00131287">
        <w:t xml:space="preserve"> 201</w:t>
      </w:r>
      <w:r w:rsidR="00232450">
        <w:t>8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E45015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974C79" w:rsidRPr="001E1AB8">
        <w:t>TRIMIGOMA d.o.o., Zagreb, Prilaz V. Brajkovića 6, OIB 59419395527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784BE7" w:rsidP="00784BE7" w:rsidR="00784BE7" w:rsidRPr="00784514">
      <w:pPr>
        <w:ind w:firstLine="708"/>
        <w:jc w:val="both"/>
      </w:pPr>
      <w:r w:rsidRPr="00784514">
        <w:t xml:space="preserve">FINA-a Regionalni centar Zagreb, podnijela je ovom sudu dana </w:t>
      </w:r>
      <w:r w:rsidR="00841A1A">
        <w:t>3</w:t>
      </w:r>
      <w:r w:rsidR="00974C79">
        <w:t>0</w:t>
      </w:r>
      <w:r w:rsidR="00841A1A">
        <w:t>. ožujka</w:t>
      </w:r>
      <w:r w:rsidRPr="00784514">
        <w:t xml:space="preserve"> 2016. prijedlog za otvaranje stečajnog postupka nad dužnikom </w:t>
      </w:r>
      <w:r w:rsidR="00974C79" w:rsidRPr="001E1AB8">
        <w:t>TRIMIGOMA d.o.o., Zagreb, Prilaz V. Brajkovića 6, OIB 59419395527</w:t>
      </w:r>
      <w:r w:rsidRPr="00784514">
        <w:t xml:space="preserve">. </w:t>
      </w:r>
    </w:p>
    <w:p w:rsidRDefault="00784BE7" w:rsidP="00784BE7" w:rsidR="00784BE7" w:rsidRPr="00784514">
      <w:pPr>
        <w:ind w:firstLine="708"/>
        <w:jc w:val="both"/>
      </w:pPr>
      <w:r w:rsidRPr="00784514">
        <w:t xml:space="preserve"> </w:t>
      </w:r>
    </w:p>
    <w:p w:rsidRDefault="001702DC" w:rsidP="001702DC" w:rsidR="001702DC">
      <w:pPr>
        <w:ind w:firstLine="708"/>
        <w:jc w:val="both"/>
      </w:pPr>
      <w:r w:rsidRPr="00C254D4">
        <w:t xml:space="preserve">Prijedlog je podnesen temeljem odredbe članka </w:t>
      </w:r>
      <w:r>
        <w:t>444. stavka 2</w:t>
      </w:r>
      <w:r w:rsidRPr="00C254D4">
        <w:t xml:space="preserve">. </w:t>
      </w:r>
      <w:r>
        <w:t>Stečajnog zakona (Narodne novine broj 71/15, dalje u tekstu: SZ-a). U prijedlogu predlagatelj navodi da na dan 1. rujna 2015. godine dužnik u Očevidniku redoslijeda osnova za plaćanje ima evidentirane neizvršene osnove za plaćanje u neprekinutom razdoblju od 1815 dana, u ukupnom iznosu od 60.821,99</w:t>
      </w:r>
      <w:r w:rsidRPr="00413877">
        <w:t xml:space="preserve"> </w:t>
      </w:r>
      <w:r>
        <w:t xml:space="preserve">kn, te da dužnik ima jednog zaposlenog. </w:t>
      </w:r>
    </w:p>
    <w:p w:rsidRDefault="001702DC" w:rsidP="001702DC" w:rsidR="001702DC">
      <w:pPr>
        <w:ind w:firstLine="708"/>
        <w:jc w:val="both"/>
      </w:pPr>
    </w:p>
    <w:p w:rsidRDefault="001702DC" w:rsidP="001702DC" w:rsidR="001702DC" w:rsidRPr="005F7ED3">
      <w:pPr>
        <w:ind w:firstLine="708"/>
        <w:jc w:val="both"/>
      </w:pPr>
      <w:r>
        <w:t xml:space="preserve">Rješenjem ovog suda posl.br. 4 St-3200/16 od 23. siječnja 2017. godine pokrenut je prethodni postupak radi utvrđivanja pretpostavki za otvaranje stečajnoga postupka nad </w:t>
      </w:r>
      <w:r>
        <w:lastRenderedPageBreak/>
        <w:t>dužnikom, a ujedno je sud zaključkom naredio dužniku da u roku od 8 dana dostavi sudu popis imovine i obveza dužnika sukladno čl. 17. st. 1. SZ-a, te je ujedno određeno ročište radi očitovanja o prijedlogu za otvaranje stečajnoga postupka za dan 13. ožujka 2017. godine.</w:t>
      </w:r>
    </w:p>
    <w:p w:rsidRDefault="001702DC" w:rsidP="001702DC" w:rsidR="001702DC" w:rsidRPr="005F7ED3">
      <w:pPr>
        <w:jc w:val="both"/>
      </w:pPr>
    </w:p>
    <w:p w:rsidRDefault="001702DC" w:rsidP="001702DC" w:rsidR="001702DC">
      <w:pPr>
        <w:ind w:firstLine="708"/>
        <w:jc w:val="both"/>
      </w:pPr>
      <w:r>
        <w:t>Podneskom od 24. siječnja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1702DC" w:rsidP="001702DC" w:rsidR="001702DC">
      <w:pPr>
        <w:ind w:firstLine="708"/>
        <w:jc w:val="both"/>
      </w:pPr>
    </w:p>
    <w:p w:rsidRDefault="001702DC" w:rsidP="001702DC" w:rsidR="001702DC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13. ožujka 2017. godine, niti na ročište radi rasprave o pretpostavkama za otvaranje stečajnog postupka od 6. lipnja 2017. godine, nisu pristupili niti predlagatelj, niti dužnik, niti zakonski zastupnik dužnika, a niti je dužnik postupio po zaključku suda od 23. siječnja 2017. godine da dostavi sudu popis imovine i obveza dužnika.</w:t>
      </w:r>
    </w:p>
    <w:p w:rsidRDefault="001702DC" w:rsidP="001702DC" w:rsidR="001702DC">
      <w:pPr>
        <w:ind w:firstLine="708"/>
        <w:jc w:val="both"/>
      </w:pPr>
    </w:p>
    <w:p w:rsidRDefault="001702DC" w:rsidP="001702DC" w:rsidR="001702DC">
      <w:pPr>
        <w:ind w:firstLine="708"/>
        <w:jc w:val="both"/>
      </w:pPr>
      <w:r>
        <w:t xml:space="preserve">Sud je zaključkom od 6. lipnja 2017. godine zatražio od javnih tijela koja vode evidenciju o određenoj vrsti imovine dostavu podataka iz njihovih službenih evidencija o tome da li je dužnik evidentiran kao vlasnik imovine. </w:t>
      </w:r>
    </w:p>
    <w:p w:rsidRDefault="001702DC" w:rsidP="001702DC" w:rsidR="001702DC">
      <w:pPr>
        <w:ind w:firstLine="708"/>
        <w:jc w:val="both"/>
      </w:pPr>
    </w:p>
    <w:p w:rsidRDefault="001702DC" w:rsidP="001702DC" w:rsidR="001702DC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25 i 26</w:t>
      </w:r>
      <w:r w:rsidRPr="00784514">
        <w:t xml:space="preserve"> spisa) o vlasništvu dužnika na nekretninama, utvrđeno je da dužnik u zemljišnim knjigama nije evidentiran kao vlasnik nekretnine. </w:t>
      </w:r>
      <w:r>
        <w:t>Uvidom u</w:t>
      </w:r>
      <w:r w:rsidRPr="00A44D76">
        <w:t xml:space="preserve"> obavijest Hrvatske agencije za civilno zrakoplovstvo </w:t>
      </w:r>
      <w:r>
        <w:t>13. lipnja 2017. godine (list 29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 uvjerenje Državne geodetske uprave od 16. lipnja 2017. godine (list 30 spisa) utvrđeno je da dužnik nije upisan u katastarski operat. Uvidom u</w:t>
      </w:r>
      <w:r w:rsidRPr="00A44D76">
        <w:t xml:space="preserve"> obavijest Ministarstva mora, prometa i infrastrukture od </w:t>
      </w:r>
      <w:r>
        <w:t xml:space="preserve">13. lipnja </w:t>
      </w:r>
      <w:r w:rsidRPr="00A44D76">
        <w:t xml:space="preserve">2017. godine (list </w:t>
      </w:r>
      <w:r>
        <w:t>31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26. lipnja</w:t>
      </w:r>
      <w:r w:rsidRPr="00A44D76">
        <w:t xml:space="preserve"> 2017. godine (list </w:t>
      </w:r>
      <w:r>
        <w:t xml:space="preserve">32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1702DC" w:rsidP="001702DC" w:rsidR="001702DC">
      <w:pPr>
        <w:ind w:firstLine="708"/>
        <w:jc w:val="both"/>
      </w:pPr>
    </w:p>
    <w:p w:rsidRDefault="001702DC" w:rsidP="001702DC" w:rsidR="001702DC">
      <w:pPr>
        <w:ind w:firstLine="708"/>
        <w:jc w:val="both"/>
      </w:pPr>
      <w:r>
        <w:t>Nadalje, uvidom u uvjerenje MUP-a, PU Zagrebačka od 1. srpnja 2017. godine (list 33 spisa) utvrđeno je da je dužnik evidentiran kao vlasnik vozila</w:t>
      </w:r>
      <w:r w:rsidRPr="009322C7">
        <w:t xml:space="preserve"> </w:t>
      </w:r>
      <w:r>
        <w:t>marke Toyota Avensis 1.8, godina proizvodnje 2004., broj šasije SB1ER56L00E096200, reg. oznaka ZG7232BA.</w:t>
      </w:r>
    </w:p>
    <w:p w:rsidRDefault="001702DC" w:rsidP="001702DC" w:rsidR="001702DC">
      <w:pPr>
        <w:ind w:firstLine="708"/>
        <w:jc w:val="both"/>
      </w:pPr>
    </w:p>
    <w:p w:rsidRDefault="001702DC" w:rsidP="001702DC" w:rsidR="001702DC">
      <w:pPr>
        <w:ind w:firstLine="708"/>
        <w:jc w:val="both"/>
      </w:pPr>
      <w:r>
        <w:t xml:space="preserve">FINA je dostavila u spis potvrdu o blokadi računa i novčanih sredstava dužnika (list 21 spisa) od 27. ožujka 2017. godine, uvidom u koju je utvrđeno da je na dan 24. ožujka 2017. godine evidentirano 2385 dana neprekidne blokade računa dužnika, a nepodmirene obveze iznose 64.846,17 kn, time da FINA navodi da je dužnik dana 29. studenog 2013. godine zatvorio i posljednji račun u banci. </w:t>
      </w:r>
    </w:p>
    <w:p w:rsidRDefault="00841A1A" w:rsidP="00063CEB" w:rsidR="00841A1A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3C700C" w:rsidP="003C700C" w:rsidR="003C700C">
      <w:pPr>
        <w:ind w:firstLine="708"/>
        <w:jc w:val="both"/>
      </w:pPr>
      <w:r>
        <w:t>Dakle, i</w:t>
      </w:r>
      <w:r w:rsidRPr="005F7ED3">
        <w:t xml:space="preserve">z </w:t>
      </w:r>
      <w:r>
        <w:t xml:space="preserve">potvrde FINA-e nedvojbeno proizlazi da je kod dužnika ostvaren stečajni razlog nesposobnosti za plaćanje sukladno odredbi čl. 6. st. 1., 2. i 4. SZ-a. 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1702DC">
        <w:t>3200</w:t>
      </w:r>
      <w:r w:rsidR="0068341B">
        <w:t>/16</w:t>
      </w:r>
      <w:r w:rsidRPr="00692A21">
        <w:t xml:space="preserve"> od </w:t>
      </w:r>
      <w:r w:rsidR="001702DC">
        <w:t>27. studenog</w:t>
      </w:r>
      <w:r w:rsidR="00DD10BB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</w:t>
      </w:r>
      <w:r w:rsidR="00D717FE" w:rsidRPr="00692A21">
        <w:lastRenderedPageBreak/>
        <w:t xml:space="preserve">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1702DC">
        <w:t>26</w:t>
      </w:r>
      <w:r w:rsidR="00841A1A">
        <w:t>.130</w:t>
      </w:r>
      <w:r w:rsidR="00032EFF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1702DC" w:rsidP="001702DC" w:rsidR="001702DC" w:rsidRPr="0086722D">
      <w:pPr>
        <w:ind w:firstLine="708"/>
        <w:jc w:val="both"/>
      </w:pPr>
      <w:r>
        <w:t xml:space="preserve">Prema tome, iz dostupnih podataka u spisu proizlazi da dužnik nema u vlasništvu nekretnine, već da u vlasništvu ima isključivo pokretninu – motorno vozilo, a stajalište je ovog suda da je riječ o imovini koja nije dovoljna za namirenje troškova ovoga postupka, obzirom da je riječ o vozilu starom 13 godina, a osim toga nije poznato da li je vozilo i nadalje u posjedu dužnika, kao i da li je vozilo u voznom stanju. </w:t>
      </w:r>
      <w:r w:rsidRPr="0086722D">
        <w:t xml:space="preserve">Naime, predvidivi troškovi stečajnog postupka za razdoblje od 6 mjeseci iznose minimalno 26.130,00 kn, a čine ih trošak nagrade stečajnom upravitelju u bruto iznosu od 8.000,00 kn, trošak knjigovodstva u iznosu od </w:t>
      </w:r>
      <w:r>
        <w:t>6</w:t>
      </w:r>
      <w:r w:rsidRPr="0086722D">
        <w:t>.000,00 kn (1.</w:t>
      </w:r>
      <w:r>
        <w:t>0</w:t>
      </w:r>
      <w:r w:rsidRPr="0086722D">
        <w:t>00,00 kn x 6 mjeseci), trošak procjene vrijednosti vozila dužnika po ovlaštenom sudskom vještaku u iznosu od 3.000,00 kn, trošak arhiviranja dužnikove dokumentacije u iznosu od 4.000,00 kn, razni materijalni troškovi</w:t>
      </w:r>
      <w:r>
        <w:t xml:space="preserve"> u periodu od šest mjeseci</w:t>
      </w:r>
      <w:r w:rsidRPr="0086722D">
        <w:t xml:space="preserve"> u iznosu od </w:t>
      </w:r>
      <w:r>
        <w:t>2.600,00</w:t>
      </w:r>
      <w:r w:rsidRPr="0086722D">
        <w:t xml:space="preserve">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380,00 kn</w:t>
      </w:r>
      <w:r>
        <w:t>, trošak osiguranja stečajnog upravitelja u iznosu od 2.000,00 kn</w:t>
      </w:r>
      <w:r w:rsidRPr="0086722D">
        <w:t xml:space="preserve">. </w:t>
      </w:r>
    </w:p>
    <w:p w:rsidRDefault="001702DC" w:rsidP="001702DC" w:rsidR="001702DC" w:rsidRPr="0086722D"/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841A1A">
        <w:t>1</w:t>
      </w:r>
      <w:r w:rsidR="001702DC">
        <w:t>7</w:t>
      </w:r>
      <w:r w:rsidR="005A4CE6">
        <w:t>. siječnja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1702DC">
        <w:t>27. studenog</w:t>
      </w:r>
      <w:r w:rsidR="008259A4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1702DC">
        <w:t>27. studenog</w:t>
      </w:r>
      <w:r w:rsidR="005A4CE6">
        <w:t xml:space="preserve"> </w:t>
      </w:r>
      <w:r w:rsidR="00DD10BB">
        <w:t>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</w:t>
      </w:r>
      <w:r w:rsidRPr="00692A21">
        <w:lastRenderedPageBreak/>
        <w:t xml:space="preserve">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2622BA" w:rsidRPr="00692A21">
      <w:pPr>
        <w:jc w:val="center"/>
      </w:pPr>
      <w:r w:rsidRPr="00551293">
        <w:t xml:space="preserve">U Karlovcu, </w:t>
      </w:r>
      <w:r w:rsidR="001702DC">
        <w:t>17</w:t>
      </w:r>
      <w:r w:rsidR="005A4CE6">
        <w:t>. siječnja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DC363B" w:rsidR="006F2F66">
      <w:pPr>
        <w:jc w:val="right"/>
      </w:pPr>
      <w:r w:rsidRPr="00692A21">
        <w:t>Goranka Boljkovac</w:t>
      </w:r>
      <w:r w:rsidR="005C14B4">
        <w:t>,v.r.</w:t>
      </w:r>
    </w:p>
    <w:p w:rsidRDefault="005C14B4" w:rsidP="00DC363B" w:rsidR="005C14B4">
      <w:pPr>
        <w:jc w:val="right"/>
      </w:pPr>
    </w:p>
    <w:p w:rsidRDefault="005C14B4" w:rsidP="00DC363B" w:rsidR="005C14B4">
      <w:pPr>
        <w:jc w:val="right"/>
      </w:pPr>
      <w:r>
        <w:t>Za točnost otpravka-</w:t>
      </w:r>
    </w:p>
    <w:p w:rsidRDefault="005C14B4" w:rsidP="00DC363B" w:rsidR="005C14B4">
      <w:pPr>
        <w:jc w:val="right"/>
      </w:pPr>
      <w:r>
        <w:t>ovlašteni službenik:</w:t>
      </w:r>
    </w:p>
    <w:p w:rsidRDefault="00032EFF" w:rsidP="00DC363B" w:rsidR="005C14B4">
      <w:pPr>
        <w:jc w:val="right"/>
      </w:pPr>
      <w:r>
        <w:t>Renata Klokočki</w:t>
      </w:r>
    </w:p>
    <w:p w:rsidRDefault="005C14B4" w:rsidP="00DC363B" w:rsidR="005C14B4">
      <w:pPr>
        <w:jc w:val="right"/>
      </w:pPr>
    </w:p>
    <w:p w:rsidRDefault="00DC363B" w:rsidP="00DC363B" w:rsidR="00DC363B">
      <w:pPr>
        <w:jc w:val="right"/>
      </w:pPr>
    </w:p>
    <w:p w:rsidRDefault="00DC363B" w:rsidP="00AB70AD" w:rsidR="00DC363B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sectPr w:rsidSect="003C700C" w:rsidR="003C700C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92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974C79">
      <w:t>3200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2EFF"/>
    <w:rsid w:val="000354C7"/>
    <w:rsid w:val="0004613B"/>
    <w:rsid w:val="00050EF7"/>
    <w:rsid w:val="00063CEB"/>
    <w:rsid w:val="0006410D"/>
    <w:rsid w:val="000778FF"/>
    <w:rsid w:val="000C086A"/>
    <w:rsid w:val="000D7557"/>
    <w:rsid w:val="000E2C71"/>
    <w:rsid w:val="000F2D91"/>
    <w:rsid w:val="00131287"/>
    <w:rsid w:val="00131F04"/>
    <w:rsid w:val="001702DC"/>
    <w:rsid w:val="00174993"/>
    <w:rsid w:val="0019284B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245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2924"/>
    <w:rsid w:val="00305EEA"/>
    <w:rsid w:val="00336027"/>
    <w:rsid w:val="00336E10"/>
    <w:rsid w:val="003462C2"/>
    <w:rsid w:val="00360E4D"/>
    <w:rsid w:val="00366E29"/>
    <w:rsid w:val="003738B3"/>
    <w:rsid w:val="003905DD"/>
    <w:rsid w:val="003A4AA3"/>
    <w:rsid w:val="003C2B21"/>
    <w:rsid w:val="003C6E8C"/>
    <w:rsid w:val="003C700C"/>
    <w:rsid w:val="00425642"/>
    <w:rsid w:val="0043031F"/>
    <w:rsid w:val="00434CF8"/>
    <w:rsid w:val="004446F0"/>
    <w:rsid w:val="0044721B"/>
    <w:rsid w:val="00472207"/>
    <w:rsid w:val="004746BF"/>
    <w:rsid w:val="004A1BE7"/>
    <w:rsid w:val="004A2B5A"/>
    <w:rsid w:val="004A2CE8"/>
    <w:rsid w:val="004E0F67"/>
    <w:rsid w:val="004E3B1A"/>
    <w:rsid w:val="004F47B9"/>
    <w:rsid w:val="00502549"/>
    <w:rsid w:val="00505D61"/>
    <w:rsid w:val="00512317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C14B4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341B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4BE7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1A1A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4C79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177B"/>
    <w:rsid w:val="00AB70AD"/>
    <w:rsid w:val="00AD379D"/>
    <w:rsid w:val="00AD6DDA"/>
    <w:rsid w:val="00AF6F8E"/>
    <w:rsid w:val="00AF7C03"/>
    <w:rsid w:val="00B227C1"/>
    <w:rsid w:val="00B42D68"/>
    <w:rsid w:val="00B5147B"/>
    <w:rsid w:val="00B57910"/>
    <w:rsid w:val="00B85A0A"/>
    <w:rsid w:val="00B918B5"/>
    <w:rsid w:val="00B97F98"/>
    <w:rsid w:val="00BA2DF2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33729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171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63B"/>
    <w:rsid w:val="00DD10BB"/>
    <w:rsid w:val="00DD3245"/>
    <w:rsid w:val="00DD392D"/>
    <w:rsid w:val="00DE04E4"/>
    <w:rsid w:val="00DE2695"/>
    <w:rsid w:val="00DE6E22"/>
    <w:rsid w:val="00DF1CB1"/>
    <w:rsid w:val="00DF1E26"/>
    <w:rsid w:val="00E26DAE"/>
    <w:rsid w:val="00E3798A"/>
    <w:rsid w:val="00E45015"/>
    <w:rsid w:val="00E57778"/>
    <w:rsid w:val="00E6366C"/>
    <w:rsid w:val="00E71F9A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2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2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3200</izvorni_sadrzaj>
    <derivirana_varijabla naziv="DomainObject.Predmet.Broj_1">3200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St-3200/2016</izvorni_sadrzaj>
    <derivirana_varijabla naziv="DomainObject.Predmet.OznakaBroj_1">St-3200/2016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TRIMIGOMA d.o.o. zastupanog po punomoćniku Milisav Gajić</izvorni_sadrzaj>
    <derivirana_varijabla naziv="DomainObject.Predmet.ProtustrankaFormated_1">  TRIMIGOMA d.o.o. zastupanog po punomoćniku Milisav Gajić</derivirana_varijabla>
  </DomainObject.Predmet.ProtustrankaFormated>
  <DomainObject.Predmet.ProtustrankaFormatedOIB>
    <izvorni_sadrzaj>  TRIMIGOMA d.o.o., OIB 59419395527 zastupanog po punomoćniku Milisav Gajić</izvorni_sadrzaj>
    <derivirana_varijabla naziv="DomainObject.Predmet.ProtustrankaFormatedOIB_1">  TRIMIGOMA d.o.o., OIB 59419395527 zastupanog po punomoćniku Milisav Gajić</derivirana_varijabla>
  </DomainObject.Predmet.ProtustrankaFormatedOIB>
  <DomainObject.Predmet.ProtustrankaFormatedWithAdress>
    <izvorni_sadrzaj> TRIMIGOMA d.o.o., Prilaz V. Brajkovića 6, 10000 Zagreb zastupanog po punomoćniku Milisav Gajić</izvorni_sadrzaj>
    <derivirana_varijabla naziv="DomainObject.Predmet.ProtustrankaFormatedWithAdress_1"> TRIMIGOMA d.o.o., Prilaz V. Brajkovića 6, 10000 Zagreb zastupanog po punomoćniku Milisav Gajić</derivirana_varijabla>
  </DomainObject.Predmet.ProtustrankaFormatedWithAdress>
  <DomainObject.Predmet.ProtustrankaFormatedWithAdressOIB>
    <izvorni_sadrzaj> TRIMIGOMA d.o.o., OIB 59419395527, Prilaz V. Brajkovića 6, 10000 Zagreb zastupanog po punomoćniku Milisav Gajić</izvorni_sadrzaj>
    <derivirana_varijabla naziv="DomainObject.Predmet.ProtustrankaFormatedWithAdressOIB_1"> TRIMIGOMA d.o.o., OIB 59419395527, Prilaz V. Brajkovića 6, 10000 Zagreb zastupanog po punomoćniku Milisav Gajić</derivirana_varijabla>
  </DomainObject.Predmet.ProtustrankaFormatedWithAdressOIB>
  <DomainObject.Predmet.ProtustrankaWithAdress>
    <izvorni_sadrzaj>TRIMIGOMA d.o.o. Prilaz V. Brajkovića 6, 10000 Zagreb</izvorni_sadrzaj>
    <derivirana_varijabla naziv="DomainObject.Predmet.ProtustrankaWithAdress_1">TRIMIGOMA d.o.o. Prilaz V. Brajkovića 6, 10000 Zagreb</derivirana_varijabla>
  </DomainObject.Predmet.ProtustrankaWithAdress>
  <DomainObject.Predmet.ProtustrankaWithAdressOIB>
    <izvorni_sadrzaj>TRIMIGOMA d.o.o., OIB 59419395527, Prilaz V. Brajkovića 6, 10000 Zagreb</izvorni_sadrzaj>
    <derivirana_varijabla naziv="DomainObject.Predmet.ProtustrankaWithAdressOIB_1">TRIMIGOMA d.o.o., OIB 59419395527, Prilaz V. Brajkovića 6, 10000 Zagreb</derivirana_varijabla>
  </DomainObject.Predmet.ProtustrankaWithAdressOIB>
  <DomainObject.Predmet.ProtustrankaNazivFormated>
    <izvorni_sadrzaj>TRIMIGOMA d.o.o.</izvorni_sadrzaj>
    <derivirana_varijabla naziv="DomainObject.Predmet.ProtustrankaNazivFormated_1">TRIMIGOMA d.o.o.</derivirana_varijabla>
  </DomainObject.Predmet.ProtustrankaNazivFormated>
  <DomainObject.Predmet.ProtustrankaNazivFormatedOIB>
    <izvorni_sadrzaj>TRIMIGOMA d.o.o., OIB 59419395527</izvorni_sadrzaj>
    <derivirana_varijabla naziv="DomainObject.Predmet.ProtustrankaNazivFormatedOIB_1">TRIMIGOMA d.o.o., OIB 59419395527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TRIMIGOMA d.o.o. zastupanog po punomoćniku Milisav Gajić</item>
    </izvorni_sadrzaj>
    <derivirana_varijabla naziv="DomainObject.Predmet.ProtuStrankaListFormated_1">
      <item>TRIMIGOMA d.o.o. zastupanog po punomoćniku Milisav Gajić</item>
    </derivirana_varijabla>
  </DomainObject.Predmet.ProtuStrankaListFormated>
  <DomainObject.Predmet.ProtuStrankaListFormatedOIB>
    <izvorni_sadrzaj>
      <item>TRIMIGOMA d.o.o., OIB 59419395527 zastupanog po punomoćniku Milisav Gajić</item>
    </izvorni_sadrzaj>
    <derivirana_varijabla naziv="DomainObject.Predmet.ProtuStrankaListFormatedOIB_1">
      <item>TRIMIGOMA d.o.o., OIB 59419395527 zastupanog po punomoćniku Milisav Gajić</item>
    </derivirana_varijabla>
  </DomainObject.Predmet.ProtuStrankaListFormatedOIB>
  <DomainObject.Predmet.ProtuStrankaListFormatedWithAdress>
    <izvorni_sadrzaj>
      <item>TRIMIGOMA d.o.o., Prilaz V. Brajkovića 6, 10000 Zagreb zastupanog po punomoćniku Milisav Gajić</item>
    </izvorni_sadrzaj>
    <derivirana_varijabla naziv="DomainObject.Predmet.ProtuStrankaListFormatedWithAdress_1">
      <item>TRIMIGOMA d.o.o., Prilaz V. Brajkovića 6, 10000 Zagreb zastupanog po punomoćniku Milisav Gajić</item>
    </derivirana_varijabla>
  </DomainObject.Predmet.ProtuStrankaListFormatedWithAdress>
  <DomainObject.Predmet.ProtuStrankaListFormatedWithAdressOIB>
    <izvorni_sadrzaj>
      <item>TRIMIGOMA d.o.o., OIB 59419395527, Prilaz V. Brajkovića 6, 10000 Zagreb zastupanog po punomoćniku Milisav Gajić</item>
    </izvorni_sadrzaj>
    <derivirana_varijabla naziv="DomainObject.Predmet.ProtuStrankaListFormatedWithAdressOIB_1">
      <item>TRIMIGOMA d.o.o., OIB 59419395527, Prilaz V. Brajkovića 6, 10000 Zagreb zastupanog po punomoćniku Milisav Gajić</item>
    </derivirana_varijabla>
  </DomainObject.Predmet.ProtuStrankaListFormatedWithAdressOIB>
  <DomainObject.Predmet.ProtuStrankaListNazivFormated>
    <izvorni_sadrzaj>
      <item>TRIMIGOMA d.o.o.</item>
    </izvorni_sadrzaj>
    <derivirana_varijabla naziv="DomainObject.Predmet.ProtuStrankaListNazivFormated_1">
      <item>TRIMIGOMA d.o.o.</item>
    </derivirana_varijabla>
  </DomainObject.Predmet.ProtuStrankaListNazivFormated>
  <DomainObject.Predmet.ProtuStrankaListNazivFormatedOIB>
    <izvorni_sadrzaj>
      <item>TRIMIGOMA d.o.o., OIB 59419395527</item>
    </izvorni_sadrzaj>
    <derivirana_varijabla naziv="DomainObject.Predmet.ProtuStrankaListNazivFormatedOIB_1">
      <item>TRIMIGOMA d.o.o., OIB 59419395527</item>
    </derivirana_varijabla>
  </DomainObject.Predmet.ProtuStrankaListNazivFormatedOIB>
  <DomainObject.Predmet.OstaliListFormated>
    <izvorni_sadrzaj>
      <item>Milisav Gajić punomoćnik sudionika u postupku TRIMIGOMA d.o.o.</item>
    </izvorni_sadrzaj>
    <derivirana_varijabla naziv="DomainObject.Predmet.OstaliListFormated_1">
      <item>Milisav Gajić punomoćnik sudionika u postupku TRIMIGOMA d.o.o.</item>
    </derivirana_varijabla>
  </DomainObject.Predmet.OstaliListFormated>
  <DomainObject.Predmet.OstaliListFormatedOIB>
    <izvorni_sadrzaj>
      <item>Milisav Gajić, OIB 56002750909 punomoćnik sudionika u postupku TRIMIGOMA d.o.o.</item>
    </izvorni_sadrzaj>
    <derivirana_varijabla naziv="DomainObject.Predmet.OstaliListFormatedOIB_1">
      <item>Milisav Gajić, OIB 56002750909 punomoćnik sudionika u postupku TRIMIGOMA d.o.o.</item>
    </derivirana_varijabla>
  </DomainObject.Predmet.OstaliListFormatedOIB>
  <DomainObject.Predmet.OstaliListFormatedWithAdress>
    <izvorni_sadrzaj>
      <item>Milisav Gajić, Prilaz Vladislava Brajkovića 6, 10000 Zagreb punomoćnik sudionika u postupku TRIMIGOMA d.o.o.</item>
    </izvorni_sadrzaj>
    <derivirana_varijabla naziv="DomainObject.Predmet.OstaliListFormatedWithAdress_1">
      <item>Milisav Gajić, Prilaz Vladislava Brajkovića 6, 10000 Zagreb punomoćnik sudionika u postupku TRIMIGOMA d.o.o.</item>
    </derivirana_varijabla>
  </DomainObject.Predmet.OstaliListFormatedWithAdress>
  <DomainObject.Predmet.OstaliListFormatedWithAdressOIB>
    <izvorni_sadrzaj>
      <item>Milisav Gajić, OIB 56002750909, Prilaz Vladislava Brajkovića 6, 10000 Zagreb punomoćnik sudionika u postupku TRIMIGOMA d.o.o.</item>
    </izvorni_sadrzaj>
    <derivirana_varijabla naziv="DomainObject.Predmet.OstaliListFormatedWithAdressOIB_1">
      <item>Milisav Gajić, OIB 56002750909, Prilaz Vladislava Brajkovića 6, 10000 Zagreb punomoćnik sudionika u postupku TRIMIGOMA d.o.o.</item>
    </derivirana_varijabla>
  </DomainObject.Predmet.OstaliListFormatedWithAdressOIB>
  <DomainObject.Predmet.OstaliListNazivFormated>
    <izvorni_sadrzaj>
      <item>Milisav Gajić</item>
    </izvorni_sadrzaj>
    <derivirana_varijabla naziv="DomainObject.Predmet.OstaliListNazivFormated_1">
      <item>Milisav Gajić</item>
    </derivirana_varijabla>
  </DomainObject.Predmet.OstaliListNazivFormated>
  <DomainObject.Predmet.OstaliListNazivFormatedOIB>
    <izvorni_sadrzaj>
      <item>Milisav Gajić, OIB 56002750909</item>
    </izvorni_sadrzaj>
    <derivirana_varijabla naziv="DomainObject.Predmet.OstaliListNazivFormatedOIB_1">
      <item>Milisav Gajić, OIB 56002750909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TRIMIGOMA d.o.o.</izvorni_sadrzaj>
    <derivirana_varijabla naziv="DomainObject.Predmet.ProtustrankaIDrugi_1">TRIMIGOMA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TRIMIGOMA d.o.o., OIB 59419395527, Prilaz V. Brajkovića 6, 10000 Zagreb</izvorni_sadrzaj>
    <derivirana_varijabla naziv="DomainObject.Predmet.ProtustrankaIDrugiAdressOIB_1">TRIMIGOMA d.o.o., OIB 59419395527, Prilaz V.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TRIMIGOMA d.o.o.</item>
      <item>Milisav Gajić</item>
    </izvorni_sadrzaj>
    <derivirana_varijabla naziv="DomainObject.Predmet.SudioniciListNaziv_1">
      <item>FINA Regionalni centar Zagreb</item>
      <item>TRIMIGOMA d.o.o.</item>
      <item>Milisav Gajić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TRIMIGOMA d.o.o., OIB 59419395527, Prilaz V. Brajkovića 6,10000 Zagreb</item>
      <item>Milisav Gajić, OIB 56002750909, Prilaz Vladislava Brajkovića 6,10000 Zagreb</item>
    </izvorni_sadrzaj>
    <derivirana_varijabla naziv="DomainObject.Predmet.SudioniciListAdressOIB_1">
      <item>FINA Regionalni centar Zagreb, OIB 85821130368, Trg svibanjskih žrtava 1995. br. 1,10000 Zagreb</item>
      <item>TRIMIGOMA d.o.o., OIB 59419395527, Prilaz V. Brajkovića 6,10000 Zagreb</item>
      <item>Milisav Gajić, OIB 56002750909, Prilaz Vladislava Brajkovića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59419395527</item>
      <item>, OIB 56002750909</item>
    </izvorni_sadrzaj>
    <derivirana_varijabla naziv="DomainObject.Predmet.SudioniciListNazivOIB_1">
      <item>, OIB 85821130368</item>
      <item>, OIB 59419395527</item>
      <item>, OIB 56002750909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1505</properties:Words>
  <properties:Characters>8367</properties:Characters>
  <properties:Lines>187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2018-01-17T09:25:00Z</dcterms:created>
  <dc:creator>Korisnik</dc:creator>
  <cp:lastModifiedBy>Renata Klokočki</cp:lastModifiedBy>
  <cp:lastPrinted>2018-01-16T13:41:00Z</cp:lastPrinted>
  <dcterms:modified xmlns:xsi="http://www.w3.org/2001/XMLSchema-instance" xsi:type="dcterms:W3CDTF">2018-01-17T09:32:00Z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