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5ef9" w14:paraId="b695ef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</w:t>
      </w:r>
      <w:r w:rsidR="00DB0F40">
        <w:t>19</w:t>
      </w:r>
      <w:r w:rsidR="00B6005C">
        <w:t>/16-</w:t>
      </w:r>
      <w:r w:rsidR="00DB0F40">
        <w:t>63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="00DB0F40" w:rsidRPr="00DB0F40">
        <w:t>KVOTA d.o.o. za građevinarstvo, trgovinu i usluge u stečaju, Vinkovci, Dragutina Žanića-Karle 13/c, MBS 030086135, OIB 76283410423</w:t>
      </w:r>
      <w:r w:rsidRPr="000B1DB2">
        <w:t xml:space="preserve">, dana </w:t>
      </w:r>
      <w:r w:rsidR="00DB0F40">
        <w:t>4</w:t>
      </w:r>
      <w:r>
        <w:t>.</w:t>
      </w:r>
      <w:r w:rsidRPr="000B1DB2">
        <w:t xml:space="preserve"> </w:t>
      </w:r>
      <w:r w:rsidR="00DB0F40">
        <w:t>sr</w:t>
      </w:r>
      <w:r w:rsidR="00FE6E9D">
        <w:t>pnj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121E8">
        <w:t>Andreas Schluga, Andrähofweg 22, 9061 Klagenfurt</w:t>
      </w:r>
      <w:r>
        <w:t xml:space="preserve">, </w:t>
      </w:r>
      <w:r w:rsidR="001C0B97">
        <w:t xml:space="preserve">Austria, </w:t>
      </w:r>
      <w:r>
        <w:t xml:space="preserve">OIB </w:t>
      </w:r>
      <w:r w:rsidR="00D121E8">
        <w:t>04218334867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9B6EE2" w:rsidRPr="002A45BC">
        <w:rPr>
          <w:color w:val="000000"/>
        </w:rPr>
        <w:t xml:space="preserve">2046, k.o. </w:t>
      </w:r>
      <w:r w:rsidR="009B6EE2">
        <w:rPr>
          <w:color w:val="000000"/>
        </w:rPr>
        <w:t xml:space="preserve">332046 </w:t>
      </w:r>
      <w:r w:rsidR="009B6EE2" w:rsidRPr="002A45BC">
        <w:rPr>
          <w:color w:val="000000"/>
        </w:rPr>
        <w:t>Iva</w:t>
      </w:r>
      <w:r w:rsidR="009B6EE2">
        <w:rPr>
          <w:color w:val="000000"/>
        </w:rPr>
        <w:t>nkovo, kč.br. 2917, kuća i dvor</w:t>
      </w:r>
      <w:r w:rsidR="009B6EE2" w:rsidRPr="002A45BC">
        <w:rPr>
          <w:color w:val="000000"/>
        </w:rPr>
        <w:t xml:space="preserve"> u mjestu, </w:t>
      </w:r>
      <w:r w:rsidR="009B6EE2">
        <w:rPr>
          <w:color w:val="000000"/>
        </w:rPr>
        <w:t xml:space="preserve">ukupne </w:t>
      </w:r>
      <w:r w:rsidR="009B6EE2" w:rsidRPr="002A45BC">
        <w:rPr>
          <w:color w:val="000000"/>
        </w:rPr>
        <w:t>površine 5298 m</w:t>
      </w:r>
      <w:r w:rsidR="009B6EE2" w:rsidRPr="002A45BC">
        <w:rPr>
          <w:color w:val="000000"/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71010E">
        <w:t>30.001</w:t>
      </w:r>
      <w:r w:rsidR="00A20928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71010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71010E" w:rsidRPr="0071010E">
        <w:t xml:space="preserve">30.001,00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53171">
        <w:t>1</w:t>
      </w:r>
      <w:r w:rsidR="0071010E">
        <w:t>3</w:t>
      </w:r>
      <w:r w:rsidR="00D53171">
        <w:t>.</w:t>
      </w:r>
      <w:r w:rsidR="0071010E">
        <w:t>3</w:t>
      </w:r>
      <w:r w:rsidR="00D53171">
        <w:t>00</w:t>
      </w:r>
      <w:r w:rsidR="003733F2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71010E">
        <w:t>16.701</w:t>
      </w:r>
      <w:r w:rsidR="003733F2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3171">
        <w:t>8</w:t>
      </w:r>
      <w:r w:rsidR="0071010E">
        <w:t>5847</w:t>
      </w:r>
      <w:r>
        <w:t xml:space="preserve">, a kao podatak drugi broj P2 </w:t>
      </w:r>
      <w:r w:rsidR="000F6F63">
        <w:t xml:space="preserve">treba upisati </w:t>
      </w:r>
      <w:r w:rsidR="003C5BAB">
        <w:t>3</w:t>
      </w:r>
      <w:r w:rsidR="0071010E">
        <w:t>6978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DA4BCD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DA4BCD" w:rsidRPr="00DA4BCD">
        <w:t xml:space="preserve">30.001,00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DA4BCD" w:rsidRPr="00DA4BCD">
        <w:rPr>
          <w:bCs/>
        </w:rPr>
        <w:t xml:space="preserve">13.300,00 </w:t>
      </w:r>
      <w:r w:rsidR="00D130E3" w:rsidRPr="009752AC">
        <w:rPr>
          <w:bCs/>
        </w:rPr>
        <w:t xml:space="preserve">kn, te s računa broj HR1123900011300028787 iznos od </w:t>
      </w:r>
      <w:r w:rsidR="00DA4BCD" w:rsidRPr="00DA4BCD">
        <w:rPr>
          <w:bCs/>
        </w:rPr>
        <w:t xml:space="preserve">16.701,00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</w:t>
      </w:r>
      <w:r w:rsidR="00DA4BCD">
        <w:rPr>
          <w:bCs/>
        </w:rPr>
        <w:t>19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230BE2">
        <w:t>četvrt</w:t>
      </w:r>
      <w:r w:rsidR="00A93365">
        <w:t xml:space="preserve">oj </w:t>
      </w:r>
      <w:r>
        <w:t xml:space="preserve">elektroničkoj javnoj dražbi dana od </w:t>
      </w:r>
      <w:r w:rsidR="00230BE2">
        <w:t>4</w:t>
      </w:r>
      <w:r>
        <w:t>.</w:t>
      </w:r>
      <w:r w:rsidR="003C5BAB">
        <w:t>0</w:t>
      </w:r>
      <w:r w:rsidR="00230BE2">
        <w:t>4</w:t>
      </w:r>
      <w:r>
        <w:t>.</w:t>
      </w:r>
      <w:r w:rsidR="00C34239">
        <w:t>201</w:t>
      </w:r>
      <w:r w:rsidR="003C5BAB">
        <w:t>8</w:t>
      </w:r>
      <w:r w:rsidR="00C34239">
        <w:t>.</w:t>
      </w:r>
      <w:r>
        <w:t xml:space="preserve"> do </w:t>
      </w:r>
      <w:r w:rsidR="003C5BAB">
        <w:t>2</w:t>
      </w:r>
      <w:r w:rsidR="00230BE2">
        <w:t>8</w:t>
      </w:r>
      <w:r>
        <w:t>.0</w:t>
      </w:r>
      <w:r w:rsidR="00230BE2">
        <w:t>6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</w:t>
      </w:r>
      <w:r w:rsidR="00230BE2">
        <w:t>8584</w:t>
      </w:r>
      <w:r w:rsidR="00B477F4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230BE2">
        <w:t>24</w:t>
      </w:r>
      <w:r w:rsidR="00911262">
        <w:t>.</w:t>
      </w:r>
      <w:r w:rsidR="005416E0">
        <w:t>0</w:t>
      </w:r>
      <w:r w:rsidR="00230BE2">
        <w:t>5</w:t>
      </w:r>
      <w:r>
        <w:t>.201</w:t>
      </w:r>
      <w:r w:rsidR="005416E0">
        <w:t>8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230BE2" w:rsidRPr="00230BE2">
        <w:t xml:space="preserve">4. srpnja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5D7F81">
        <w:t>Vlado Šokac</w:t>
      </w:r>
    </w:p>
    <w:p w:rsidRDefault="005D7F81" w:rsidP="005416E0" w:rsidR="005D7F81">
      <w:pPr>
        <w:pStyle w:val="Odlomakpopisa"/>
        <w:numPr>
          <w:ilvl w:val="0"/>
          <w:numId w:val="5"/>
        </w:numPr>
        <w:jc w:val="both"/>
      </w:pPr>
      <w:r>
        <w:t>Andreas Schluga, Andrähofweg 22, 9061 Klagenfurt</w:t>
      </w:r>
    </w:p>
    <w:p w:rsidRDefault="005D7F81" w:rsidP="005416E0" w:rsidR="005D7F81">
      <w:pPr>
        <w:pStyle w:val="Odlomakpopisa"/>
        <w:numPr>
          <w:ilvl w:val="0"/>
          <w:numId w:val="5"/>
        </w:numPr>
        <w:jc w:val="both"/>
      </w:pPr>
      <w:r>
        <w:t>BOXKOR d.o.o. Zagreb, Trgovačka 6</w:t>
      </w:r>
    </w:p>
    <w:p w:rsidRDefault="00392C0C" w:rsidP="005416E0" w:rsidR="00392C0C">
      <w:pPr>
        <w:pStyle w:val="Odlomakpopisa"/>
        <w:numPr>
          <w:ilvl w:val="0"/>
          <w:numId w:val="5"/>
        </w:numPr>
        <w:jc w:val="both"/>
      </w:pPr>
      <w:r>
        <w:t>Željko Moslavac, Virovitica, Ksavera Šandora Đalskog 30</w:t>
      </w:r>
    </w:p>
    <w:p w:rsidRDefault="00392C0C" w:rsidP="005416E0" w:rsidR="00392C0C">
      <w:pPr>
        <w:pStyle w:val="Odlomakpopisa"/>
        <w:numPr>
          <w:ilvl w:val="0"/>
          <w:numId w:val="5"/>
        </w:numPr>
        <w:jc w:val="both"/>
      </w:pPr>
      <w:r>
        <w:t>TERRA FIRMA d.d. Zagreb, Budmanijeva 3</w:t>
      </w:r>
    </w:p>
    <w:p w:rsidRDefault="00392C0C" w:rsidP="005416E0" w:rsidR="00392C0C">
      <w:pPr>
        <w:pStyle w:val="Odlomakpopisa"/>
        <w:numPr>
          <w:ilvl w:val="0"/>
          <w:numId w:val="5"/>
        </w:numPr>
        <w:jc w:val="both"/>
      </w:pPr>
      <w:r>
        <w:t>Krunoslav Pokos, Varaždin, Ulica Grada Koblenza 2</w:t>
      </w:r>
    </w:p>
    <w:p w:rsidRDefault="00392C0C" w:rsidP="005416E0" w:rsidR="00392C0C">
      <w:pPr>
        <w:pStyle w:val="Odlomakpopisa"/>
        <w:numPr>
          <w:ilvl w:val="0"/>
          <w:numId w:val="5"/>
        </w:numPr>
        <w:jc w:val="both"/>
      </w:pPr>
      <w:r>
        <w:t>Ivana Kuzmanović Ivičić, Osijek, Slaz 1</w:t>
      </w:r>
    </w:p>
    <w:p w:rsidRDefault="00392C0C" w:rsidP="005416E0" w:rsidR="00392C0C">
      <w:pPr>
        <w:pStyle w:val="Odlomakpopisa"/>
        <w:numPr>
          <w:ilvl w:val="0"/>
          <w:numId w:val="5"/>
        </w:numPr>
        <w:jc w:val="both"/>
      </w:pPr>
      <w:r>
        <w:t>TOP KRAFT d.o.o. Zagreb, Motajička 1</w:t>
      </w:r>
    </w:p>
    <w:p w:rsidRDefault="004C43CF" w:rsidP="005416E0" w:rsidR="005D7F81">
      <w:pPr>
        <w:pStyle w:val="Odlomakpopisa"/>
        <w:numPr>
          <w:ilvl w:val="0"/>
          <w:numId w:val="5"/>
        </w:numPr>
        <w:jc w:val="both"/>
      </w:pPr>
      <w:r>
        <w:t>KorBox d.o.o.</w:t>
      </w:r>
      <w:r w:rsidR="005D7F81">
        <w:t xml:space="preserve"> </w:t>
      </w:r>
      <w:r>
        <w:t>Zagreb, Trgovačka 6</w:t>
      </w:r>
    </w:p>
    <w:p w:rsidRDefault="004C43CF" w:rsidP="005416E0" w:rsidR="004C43CF">
      <w:pPr>
        <w:pStyle w:val="Odlomakpopisa"/>
        <w:numPr>
          <w:ilvl w:val="0"/>
          <w:numId w:val="5"/>
        </w:numPr>
        <w:jc w:val="both"/>
      </w:pPr>
      <w:r>
        <w:t>Alpe-Adria poslovodstvo d.o.o. Zagreb, Slavonska avenija 6a</w:t>
      </w:r>
    </w:p>
    <w:p w:rsidRDefault="004C43CF" w:rsidP="005416E0" w:rsidR="004C43CF">
      <w:pPr>
        <w:pStyle w:val="Odlomakpopisa"/>
        <w:numPr>
          <w:ilvl w:val="0"/>
          <w:numId w:val="5"/>
        </w:numPr>
        <w:jc w:val="both"/>
      </w:pPr>
      <w:r>
        <w:t>H-ABDUCO d.o.o. Zagreb, Slavonska avenija 6a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795A92">
        <w:t>Vukovaru</w:t>
      </w:r>
      <w:r w:rsidR="00041473">
        <w:t xml:space="preserve"> </w:t>
      </w:r>
      <w:r>
        <w:t xml:space="preserve">zk odjel </w:t>
      </w:r>
      <w:r w:rsidR="00795A92">
        <w:t>Vinkovci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795A92">
        <w:t>Vukovar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1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DB0F40" w:rsidRPr="00DB0F40">
      <w:t>419/16-63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0B97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0BE2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92C0C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3CF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D7F81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010E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5A92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B6EE2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5F6A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21E8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EA7"/>
    <w:rsid w:val="00DA4BCD"/>
    <w:rsid w:val="00DB0F40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217F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1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1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17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17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1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1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17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17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730</properties:Words>
  <properties:Characters>3910</properties:Characters>
  <properties:Lines>97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2018-06-06T05:53:00Z</dcterms:created>
  <dc:creator>banka</dc:creator>
  <cp:lastModifiedBy>Elizabeta Đeke</cp:lastModifiedBy>
  <cp:lastPrinted>2018-07-04T09:05:00Z</cp:lastPrinted>
  <dcterms:modified xmlns:xsi="http://www.w3.org/2001/XMLSchema-instance" xsi:type="dcterms:W3CDTF">2018-07-04T11:34:00Z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