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35f4" w14:paraId="a7e35f4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121714">
        <w:rPr>
          <w:szCs w:val="20"/>
        </w:rPr>
        <w:t>6247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21714">
        <w:rPr>
          <w:lang w:val="pt-BR"/>
        </w:rPr>
        <w:t xml:space="preserve">DON KORLEONE j.d.o.o., Zagreb, Savska cesta 164, OIB: </w:t>
      </w:r>
      <w:proofErr w:type="spellStart"/>
      <w:r w:rsidR="00121714" w:rsidRPr="00166405">
        <w:t>82223116951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r w:rsidR="006F4B7B" w:rsidRPr="0027171E">
        <w:t>Davor</w:t>
      </w:r>
      <w:r w:rsidR="006F4B7B">
        <w:t>u</w:t>
      </w:r>
      <w:r w:rsidR="006F4B7B" w:rsidRPr="0027171E">
        <w:t xml:space="preserve"> </w:t>
      </w:r>
      <w:proofErr w:type="spellStart"/>
      <w:r w:rsidR="006F4B7B" w:rsidRPr="0027171E">
        <w:t>Vuraić</w:t>
      </w:r>
      <w:r w:rsidR="006F4B7B">
        <w:t>u</w:t>
      </w:r>
      <w:proofErr w:type="spellEnd"/>
      <w:r w:rsidR="006F4B7B" w:rsidRPr="0027171E">
        <w:t>, Zagreb, V.</w:t>
      </w:r>
      <w:r w:rsidR="006F4B7B">
        <w:t xml:space="preserve"> </w:t>
      </w:r>
      <w:proofErr w:type="spellStart"/>
      <w:r w:rsidR="006F4B7B" w:rsidRPr="0027171E">
        <w:t>Proveni</w:t>
      </w:r>
      <w:proofErr w:type="spellEnd"/>
      <w:r w:rsidR="006F4B7B" w:rsidRPr="0027171E">
        <w:t xml:space="preserve"> put </w:t>
      </w:r>
      <w:proofErr w:type="spellStart"/>
      <w:r w:rsidR="006F4B7B" w:rsidRPr="0027171E">
        <w:t>18</w:t>
      </w:r>
      <w:proofErr w:type="spellEnd"/>
      <w:r w:rsidR="006F4B7B" w:rsidRPr="0027171E">
        <w:t xml:space="preserve">, </w:t>
      </w:r>
      <w:proofErr w:type="spellStart"/>
      <w:r w:rsidR="006F4B7B" w:rsidRPr="0027171E">
        <w:t>OIB</w:t>
      </w:r>
      <w:proofErr w:type="spellEnd"/>
      <w:r w:rsidR="006F4B7B" w:rsidRPr="0027171E">
        <w:t xml:space="preserve">: </w:t>
      </w:r>
      <w:proofErr w:type="spellStart"/>
      <w:r w:rsidR="006F4B7B" w:rsidRPr="0027171E">
        <w:t>79636148253</w:t>
      </w:r>
      <w:proofErr w:type="spellEnd"/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r w:rsidR="0038407F">
        <w:t>6</w:t>
      </w:r>
      <w:r w:rsidR="00114C93">
        <w:t xml:space="preserve">. </w:t>
      </w:r>
      <w:r w:rsidR="0038407F">
        <w:t>veljače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6F4B7B">
        <w:t>23</w:t>
      </w:r>
      <w:proofErr w:type="spellEnd"/>
      <w:r w:rsidR="00CF4810">
        <w:t xml:space="preserve">. </w:t>
      </w:r>
      <w:r w:rsidR="0038407F">
        <w:t>ožujka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6F4B7B">
        <w:t>o imovini dužnika i isprave dostavljene uz taj dopis.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505F9F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505F9F" w:rsidP="00505F9F" w:rsidR="00505F9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05F9F" w:rsidP="00505F9F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71582"/>
    <w:rsid w:val="00083A54"/>
    <w:rsid w:val="000B2164"/>
    <w:rsid w:val="000B3575"/>
    <w:rsid w:val="000B5935"/>
    <w:rsid w:val="000D3AE2"/>
    <w:rsid w:val="000E41E4"/>
    <w:rsid w:val="000E5617"/>
    <w:rsid w:val="00114C93"/>
    <w:rsid w:val="00121714"/>
    <w:rsid w:val="001314E8"/>
    <w:rsid w:val="00157C9F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C7416"/>
    <w:rsid w:val="003E62EA"/>
    <w:rsid w:val="003F2F8E"/>
    <w:rsid w:val="003F4C86"/>
    <w:rsid w:val="0042431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4F0DE3"/>
    <w:rsid w:val="00505F9F"/>
    <w:rsid w:val="00507B9A"/>
    <w:rsid w:val="005175F0"/>
    <w:rsid w:val="0053718D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4B7B"/>
    <w:rsid w:val="00740CB5"/>
    <w:rsid w:val="0074218D"/>
    <w:rsid w:val="00753295"/>
    <w:rsid w:val="00755F91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St-6247/2016-16</izvorni_sadrzaj>
    <derivirana_varijabla naziv="DomainObject.Oznaka_1">St-6247/2016-16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>
      <item>Davor Vuraić</item>
      <item>PRIVREDNA BANKA ZAGREB - DIONIČKO DRUŠTVO</item>
    </izvorni_sadrzaj>
    <derivirana_varijabla naziv="DomainObject.Predmet.OstaliListFormated_1">
      <item>Davor Vuraić</item>
      <item>PRIVREDNA BANKA ZAGREB - DIONIČKO DRUŠTVO</item>
    </derivirana_varijabla>
  </DomainObject.Predmet.OstaliListFormated>
  <DomainObject.Predmet.OstaliListFormatedOIB>
    <izvorni_sadrzaj>
      <item>Davor Vuraić, OIB 79636148253</item>
      <item>PRIVREDNA BANKA ZAGREB - DIONIČKO DRUŠTVO, OIB 02535697732</item>
    </izvorni_sadrzaj>
    <derivirana_varijabla naziv="DomainObject.Predmet.OstaliListFormatedOIB_1">
      <item>Davor Vuraić, OIB 79636148253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</item>
      <item>PRIVREDNA BANKA ZAGREB - DIONIČKO DRUŠTVO, Radnička cesta 50, 10000 Zagreb</item>
    </izvorni_sadrzaj>
    <derivirana_varijabla naziv="DomainObject.Predmet.OstaliListFormatedWithAdress_1">
      <item>Davor Vuraić, V.proveni Put 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St-6247/2016-16</izvorni_sadrzaj>
    <derivirana_varijabla naziv="DomainObject.PoslovniBrojDokumenta_1">St-6247/2016-16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 KORLEONE j.d.o.o. za ugostiteljstvo i usluge</item>
      <item>Davor Vuraić</item>
      <item>PRIVREDNA BANKA ZAGREB - DIONIČKO DRUŠTVO</item>
    </izvorni_sadrzaj>
    <derivirana_varijabla naziv="DomainObject.Predmet.SudioniciListNaziv_1">
      <item>FINA Regionalni centar Zagreb</item>
      <item>DON KORLEONE j.d.o.o. za ugostiteljstvo i usluge</item>
      <item>Davor Vuraić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  <item>, OIB 79636148253</item>
      <item>, OIB 02535697732</item>
    </izvorni_sadrzaj>
    <derivirana_varijabla naziv="DomainObject.Predmet.SudioniciListNazivOIB_1">
      <item>, OIB 85821130368</item>
      <item>, OIB 82223116951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51718-6F48-46A7-AF07-EF0C99D3C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169</properties:Words>
  <properties:Characters>829</properties:Characters>
  <properties:Lines>33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2017-07-20T10:18:00Z</cp:lastPrinted>
  <dcterms:modified xmlns:xsi="http://www.w3.org/2001/XMLSchema-instance" xsi:type="dcterms:W3CDTF">2017-07-20T10:18:00Z</dcterms:modified>
  <cp:revision>57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