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46e7" w14:paraId="ae046e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333056">
        <w:t>23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333056" w:rsidRPr="00333056">
        <w:t>UDRUGA ZA ODRŽIVI RAZVOJ I EKOLOŠKO POSREDNIŠTVO BIO Q</w:t>
      </w:r>
      <w:r w:rsidR="00333056">
        <w:t xml:space="preserve"> Osijek, Sunčana 1B, </w:t>
      </w:r>
      <w:proofErr w:type="spellStart"/>
      <w:r w:rsidR="00333056">
        <w:t>OIB</w:t>
      </w:r>
      <w:proofErr w:type="spellEnd"/>
      <w:r w:rsidR="00333056">
        <w:t xml:space="preserve">: </w:t>
      </w:r>
      <w:r w:rsidR="00333056" w:rsidRPr="00333056">
        <w:t>04615058621</w:t>
      </w:r>
      <w:r w:rsidR="00333056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333056" w:rsidRPr="00333056">
        <w:t>UDRUGA ZA ODRŽIVI RAZVOJ I EKOLOŠKO POSREDNIŠTVO BIO Q</w:t>
      </w:r>
      <w:r w:rsidR="00333056">
        <w:t xml:space="preserve"> Osijek, Sunčana 1B, </w:t>
      </w:r>
      <w:proofErr w:type="spellStart"/>
      <w:r w:rsidR="00333056">
        <w:t>OIB</w:t>
      </w:r>
      <w:proofErr w:type="spellEnd"/>
      <w:r w:rsidR="00333056">
        <w:t xml:space="preserve">: </w:t>
      </w:r>
      <w:r w:rsidR="00333056" w:rsidRPr="00333056">
        <w:t>04615058621</w:t>
      </w:r>
      <w:r w:rsidR="00333056">
        <w:t>, iznosi 12.128,71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333056">
        <w:t xml:space="preserve">Ljiljana Olujić,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333056">
        <w:t>23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34545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454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454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54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54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454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454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5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5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St-1223/2018</izvorni_sadrzaj>
    <derivirana_varijabla naziv="DomainObject.Predmet.OznakaBroj_1">St-1223/2018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ODRŽIVI RAZVOJ I EKOLOŠKO POSREDNIŠTVO BIO Q</izvorni_sadrzaj>
    <derivirana_varijabla naziv="DomainObject.Predmet.ProtustrankaFormated_1">  UDRUGA ZA ODRŽIVI RAZVOJ I EKOLOŠKO POSREDNIŠTVO BIO Q</derivirana_varijabla>
  </DomainObject.Predmet.ProtustrankaFormated>
  <DomainObject.Predmet.ProtustrankaFormatedOIB>
    <izvorni_sadrzaj>  UDRUGA ZA ODRŽIVI RAZVOJ I EKOLOŠKO POSREDNIŠTVO BIO Q, OIB 04615058621</izvorni_sadrzaj>
    <derivirana_varijabla naziv="DomainObject.Predmet.ProtustrankaFormatedOIB_1">  UDRUGA ZA ODRŽIVI RAZVOJ I EKOLOŠKO POSREDNIŠTVO BIO Q, OIB 04615058621</derivirana_varijabla>
  </DomainObject.Predmet.ProtustrankaFormatedOIB>
  <DomainObject.Predmet.ProtustrankaFormatedWithAdress>
    <izvorni_sadrzaj> UDRUGA ZA ODRŽIVI RAZVOJ I EKOLOŠKO POSREDNIŠTVO BIO Q, SUNČANA 1 B, 31000 Osijek</izvorni_sadrzaj>
    <derivirana_varijabla naziv="DomainObject.Predmet.ProtustrankaFormatedWithAdress_1"> UDRUGA ZA ODRŽIVI RAZVOJ I EKOLOŠKO POSREDNIŠTVO BIO Q, SUNČANA 1 B, 31000 Osijek</derivirana_varijabla>
  </DomainObject.Predmet.ProtustrankaFormatedWithAdress>
  <DomainObject.Predmet.ProtustrankaFormatedWithAdressOIB>
    <izvorni_sadrzaj> UDRUGA ZA ODRŽIVI RAZVOJ I EKOLOŠKO POSREDNIŠTVO BIO Q, OIB 04615058621, SUNČANA 1 B, 31000 Osijek</izvorni_sadrzaj>
    <derivirana_varijabla naziv="DomainObject.Predmet.ProtustrankaFormatedWithAdressOIB_1"> UDRUGA ZA ODRŽIVI RAZVOJ I EKOLOŠKO POSREDNIŠTVO BIO Q, OIB 04615058621, SUNČANA 1 B, 31000 Osijek</derivirana_varijabla>
  </DomainObject.Predmet.ProtustrankaFormatedWithAdressOIB>
  <DomainObject.Predmet.ProtustrankaWithAdress>
    <izvorni_sadrzaj>UDRUGA ZA ODRŽIVI RAZVOJ I EKOLOŠKO POSREDNIŠTVO BIO Q SUNČANA 1 B, 31000 Osijek</izvorni_sadrzaj>
    <derivirana_varijabla naziv="DomainObject.Predmet.ProtustrankaWithAdress_1">UDRUGA ZA ODRŽIVI RAZVOJ I EKOLOŠKO POSREDNIŠTVO BIO Q SUNČANA 1 B, 31000 Osijek</derivirana_varijabla>
  </DomainObject.Predmet.ProtustrankaWithAdress>
  <DomainObject.Predmet.ProtustrankaWithAdressOIB>
    <izvorni_sadrzaj>UDRUGA ZA ODRŽIVI RAZVOJ I EKOLOŠKO POSREDNIŠTVO BIO Q, OIB 04615058621, SUNČANA 1 B, 31000 Osijek</izvorni_sadrzaj>
    <derivirana_varijabla naziv="DomainObject.Predmet.ProtustrankaWithAdressOIB_1">UDRUGA ZA ODRŽIVI RAZVOJ I EKOLOŠKO POSREDNIŠTVO BIO Q, OIB 04615058621, SUNČANA 1 B, 31000 Osijek</derivirana_varijabla>
  </DomainObject.Predmet.ProtustrankaWithAdressOIB>
  <DomainObject.Predmet.ProtustrankaNazivFormated>
    <izvorni_sadrzaj>UDRUGA ZA ODRŽIVI RAZVOJ I EKOLOŠKO POSREDNIŠTVO BIO Q</izvorni_sadrzaj>
    <derivirana_varijabla naziv="DomainObject.Predmet.ProtustrankaNazivFormated_1">UDRUGA ZA ODRŽIVI RAZVOJ I EKOLOŠKO POSREDNIŠTVO BIO Q</derivirana_varijabla>
  </DomainObject.Predmet.ProtustrankaNazivFormated>
  <DomainObject.Predmet.ProtustrankaNazivFormatedOIB>
    <izvorni_sadrzaj>UDRUGA ZA ODRŽIVI RAZVOJ I EKOLOŠKO POSREDNIŠTVO BIO Q, OIB 04615058621</izvorni_sadrzaj>
    <derivirana_varijabla naziv="DomainObject.Predmet.ProtustrankaNazivFormatedOIB_1">UDRUGA ZA ODRŽIVI RAZVOJ I EKOLOŠKO POSREDNIŠTVO BIO Q, OIB 04615058621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ODRŽIVI RAZVOJ I EKOLOŠKO POSREDNIŠTVO BIO Q</item>
    </izvorni_sadrzaj>
    <derivirana_varijabla naziv="DomainObject.Predmet.ProtuStrankaListFormated_1">
      <item>UDRUGA ZA ODRŽIVI RAZVOJ I EKOLOŠKO POSREDNIŠTVO BIO Q</item>
    </derivirana_varijabla>
  </DomainObject.Predmet.ProtuStrankaListFormated>
  <DomainObject.Predmet.ProtuStrankaListFormatedOIB>
    <izvorni_sadrzaj>
      <item>UDRUGA ZA ODRŽIVI RAZVOJ I EKOLOŠKO POSREDNIŠTVO BIO Q, OIB 04615058621</item>
    </izvorni_sadrzaj>
    <derivirana_varijabla naziv="DomainObject.Predmet.ProtuStrankaListFormatedOIB_1">
      <item>UDRUGA ZA ODRŽIVI RAZVOJ I EKOLOŠKO POSREDNIŠTVO BIO Q, OIB 04615058621</item>
    </derivirana_varijabla>
  </DomainObject.Predmet.ProtuStrankaListFormatedOIB>
  <DomainObject.Predmet.ProtuStrankaListFormatedWithAdress>
    <izvorni_sadrzaj>
      <item>UDRUGA ZA ODRŽIVI RAZVOJ I EKOLOŠKO POSREDNIŠTVO BIO Q, SUNČANA 1 B, 31000 Osijek</item>
    </izvorni_sadrzaj>
    <derivirana_varijabla naziv="DomainObject.Predmet.ProtuStrankaListFormatedWithAdress_1">
      <item>UDRUGA ZA ODRŽIVI RAZVOJ I EKOLOŠKO POSREDNIŠTVO BIO Q, SUNČANA 1 B, 31000 Osijek</item>
    </derivirana_varijabla>
  </DomainObject.Predmet.ProtuStrankaListFormatedWithAdress>
  <DomainObject.Predmet.ProtuStrankaListFormatedWithAdressOIB>
    <izvorni_sadrzaj>
      <item>UDRUGA ZA ODRŽIVI RAZVOJ I EKOLOŠKO POSREDNIŠTVO BIO Q, OIB 04615058621, SUNČANA 1 B, 31000 Osijek</item>
    </izvorni_sadrzaj>
    <derivirana_varijabla naziv="DomainObject.Predmet.ProtuStrankaListFormatedWithAdressOIB_1">
      <item>UDRUGA ZA ODRŽIVI RAZVOJ I EKOLOŠKO POSREDNIŠTVO BIO Q, OIB 04615058621, SUNČANA 1 B, 31000 Osijek</item>
    </derivirana_varijabla>
  </DomainObject.Predmet.ProtuStrankaListFormatedWithAdressOIB>
  <DomainObject.Predmet.ProtuStrankaListNazivFormated>
    <izvorni_sadrzaj>
      <item>UDRUGA ZA ODRŽIVI RAZVOJ I EKOLOŠKO POSREDNIŠTVO BIO Q</item>
    </izvorni_sadrzaj>
    <derivirana_varijabla naziv="DomainObject.Predmet.ProtuStrankaListNazivFormated_1">
      <item>UDRUGA ZA ODRŽIVI RAZVOJ I EKOLOŠKO POSREDNIŠTVO BIO Q</item>
    </derivirana_varijabla>
  </DomainObject.Predmet.ProtuStrankaListNazivFormated>
  <DomainObject.Predmet.ProtuStrankaListNazivFormatedOIB>
    <izvorni_sadrzaj>
      <item>UDRUGA ZA ODRŽIVI RAZVOJ I EKOLOŠKO POSREDNIŠTVO BIO Q, OIB 04615058621</item>
    </izvorni_sadrzaj>
    <derivirana_varijabla naziv="DomainObject.Predmet.ProtuStrankaListNazivFormatedOIB_1">
      <item>UDRUGA ZA ODRŽIVI RAZVOJ I EKOLOŠKO POSREDNIŠTVO BIO Q, OIB 04615058621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ODRŽIVI RAZVOJ I EKOLOŠKO POSREDNIŠTVO BIO Q</izvorni_sadrzaj>
    <derivirana_varijabla naziv="DomainObject.Predmet.ProtustrankaIDrugi_1">UDRUGA ZA ODRŽIVI RAZVOJ I EKOLOŠKO POSREDNIŠTVO BIO Q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ODRŽIVI RAZVOJ I EKOLOŠKO POSREDNIŠTVO BIO Q, OIB 04615058621, SUNČANA 1 B, 31000 Osijek</izvorni_sadrzaj>
    <derivirana_varijabla naziv="DomainObject.Predmet.ProtustrankaIDrugiAdressOIB_1">UDRUGA ZA ODRŽIVI RAZVOJ I EKOLOŠKO POSREDNIŠTVO BIO Q, OIB 04615058621, SUNČANA 1 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ODRŽIVI RAZVOJ I EKOLOŠKO POSREDNIŠTVO BIO Q</item>
    </izvorni_sadrzaj>
    <derivirana_varijabla naziv="DomainObject.Predmet.SudioniciListNaziv_1">
      <item>FINA RC OSIJEK</item>
      <item>UDRUGA ZA ODRŽIVI RAZVOJ I EKOLOŠKO POSREDNIŠTVO BIO Q</item>
    </derivirana_varijabla>
  </DomainObject.Predmet.SudioniciListNaziv>
  <DomainObject.Predmet.SudioniciListAdressOIB>
    <izvorni_sadrzaj>
      <item>FINA RC OSIJEK, OIB 85821130368</item>
      <item>UDRUGA ZA ODRŽIVI RAZVOJ I EKOLOŠKO POSREDNIŠTVO BIO Q, OIB 04615058621, SUNČANA 1 B,31000 Osijek</item>
    </izvorni_sadrzaj>
    <derivirana_varijabla naziv="DomainObject.Predmet.SudioniciListAdressOIB_1">
      <item>FINA RC OSIJEK, OIB 85821130368</item>
      <item>UDRUGA ZA ODRŽIVI RAZVOJ I EKOLOŠKO POSREDNIŠTVO BIO Q, OIB 04615058621, SUNČANA 1 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04615058621</item>
    </izvorni_sadrzaj>
    <derivirana_varijabla naziv="DomainObject.Predmet.SudioniciListNazivOIB_1">
      <item>, OIB 85821130368</item>
      <item>, OIB 04615058621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E4DCA-C2D3-460E-B51F-FD57CB239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1910</properties:Characters>
  <properties:Lines>46</properties:Lines>
  <properties:Paragraphs>15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2018-11-06T06:55:00Z</cp:lastPrinted>
  <dcterms:modified xmlns:xsi="http://www.w3.org/2001/XMLSchema-instance" xsi:type="dcterms:W3CDTF">2018-11-06T06:56:00Z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