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15256bf" w14:textId="15256bf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0E60BD">
        <w:t>290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0E60BD">
        <w:t>KRI-ŽE uređenje j.d.o.o., Veliki Komor, Veliki Komor 61A, OIB:</w:t>
      </w:r>
      <w:r w:rsidR="00ED4C4E">
        <w:t>33827094090.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D42D8F">
        <w:t>32.607,38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0BD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D623F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4FA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2D8F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4C4E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25317D9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St-2290/2019-2</izvorni_sadrzaj>
    <derivirana_varijabla naziv="DomainObject.Oznaka_1">St-2290/2019-2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2019.</izvorni_sadrzaj>
    <derivirana_varijabla naziv="DomainObject.Predmet.DatumIzradeOptuznogAkta_1">17. rujna 2019.</derivirana_varijabla>
  </DomainObject.Predmet.DatumIzradeOptuznogAkta>
  <DomainObject.Predmet.DatumIzradeOptuznogAktaFormated>
    <izvorni_sadrzaj>17.9.2019.</izvorni_sadrzaj>
    <derivirana_varijabla naziv="DomainObject.Predmet.DatumIzradeOptuznogAktaFormated_1">17.9.2019.</derivirana_varijabla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2019.</izvorni_sadrzaj>
    <derivirana_varijabla naziv="DomainObject.Predmet.DatumPrimitkaOptuznogAkta_1">17.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St-2290/2019</izvorni_sadrzaj>
    <derivirana_varijabla naziv="DomainObject.Predmet.OznakaBroj_1">St-2290/2019</derivirana_varijabla>
  </DomainObject.Predmet.OznakaBroj>
  <DomainObject.Predmet.OznakaBrojOptuznogAkta>
    <izvorni_sadrzaj>04-06-19-4007</izvorni_sadrzaj>
    <derivirana_varijabla naziv="DomainObject.Predmet.OznakaBrojOptuznogAkta_1">04-06-19-4007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KRI-ŽE uređenje jednostavno društvo s ograničenom odgovornošću za graditeljstvo i usluge</izvorni_sadrzaj>
    <derivirana_varijabla naziv="DomainObject.Predmet.ProtustrankaFormated_1">  KRI-ŽE uređenje jednostavno društvo s ograničenom odgovornošću za graditeljstvo i usluge</derivirana_varijabla>
  </DomainObject.Predmet.ProtustrankaFormated>
  <DomainObject.Predmet.ProtustrankaFormatedOIB>
    <izvorni_sadrzaj>  KRI-ŽE uređenje jednostavno društvo s ograničenom odgovornošću za graditeljstvo i usluge, OIB 33827094090</izvorni_sadrzaj>
    <derivirana_varijabla naziv="DomainObject.Predmet.ProtustrankaFormatedOIB_1">  KRI-ŽE uređenje jednostavno društvo s ograničenom odgovornošću za graditeljstvo i usluge, OIB 33827094090</derivirana_varijabla>
  </DomainObject.Predmet.ProtustrankaFormatedOIB>
  <DomainObject.Predmet.ProtustrankaFormatedWithAdress>
    <izvorni_sadrzaj> KRI-ŽE uređenje jednostavno društvo s ograničenom odgovornošću za graditeljstvo i usluge, Veliki Komor 61 A, 49251 Veliki Komor</izvorni_sadrzaj>
    <derivirana_varijabla naziv="DomainObject.Predmet.ProtustrankaFormatedWithAdress_1"> KRI-ŽE uređenje jednostavno društvo s ograničenom odgovornošću za graditeljstvo i usluge, Veliki Komor 61 A, 49251 Veliki Komor</derivirana_varijabla>
  </DomainObject.Predmet.ProtustrankaFormatedWithAdress>
  <DomainObject.Predmet.ProtustrankaFormatedWithAdressOIB>
    <izvorni_sadrzaj> KRI-ŽE uređenje jednostavno društvo s ograničenom odgovornošću za graditeljstvo i usluge, OIB 33827094090, Veliki Komor 61 A, 49251 Veliki Komor</izvorni_sadrzaj>
    <derivirana_varijabla naziv="DomainObject.Predmet.ProtustrankaFormatedWithAdressOIB_1"> KRI-ŽE uređenje jednostavno društvo s ograničenom odgovornošću za graditeljstvo i usluge, OIB 33827094090, Veliki Komor 61 A, 49251 Veliki Komor</derivirana_varijabla>
  </DomainObject.Predmet.ProtustrankaFormatedWithAdressOIB>
  <DomainObject.Predmet.ProtustrankaWithAdress>
    <izvorni_sadrzaj>KRI-ŽE uređenje jednostavno društvo s ograničenom odgovornošću za graditeljstvo i usluge Veliki Komor 61 A, 49251 Veliki Komor</izvorni_sadrzaj>
    <derivirana_varijabla naziv="DomainObject.Predmet.ProtustrankaWithAdress_1">KRI-ŽE uređenje jednostavno društvo s ograničenom odgovornošću za graditeljstvo i usluge Veliki Komor 61 A, 49251 Veliki Komor</derivirana_varijabla>
  </DomainObject.Predmet.ProtustrankaWithAdress>
  <DomainObject.Predmet.ProtustrankaWithAdressOIB>
    <izvorni_sadrzaj>KRI-ŽE uređenje jednostavno društvo s ograničenom odgovornošću za graditeljstvo i usluge, OIB 33827094090, Veliki Komor 61 A, 49251 Veliki Komor</izvorni_sadrzaj>
    <derivirana_varijabla naziv="DomainObject.Predmet.ProtustrankaWithAdressOIB_1">KRI-ŽE uređenje jednostavno društvo s ograničenom odgovornošću za graditeljstvo i usluge, OIB 33827094090, Veliki Komor 61 A, 49251 Veliki Komor</derivirana_varijabla>
  </DomainObject.Predmet.ProtustrankaWithAdressOIB>
  <DomainObject.Predmet.ProtustrankaNazivFormated>
    <izvorni_sadrzaj>KRI-ŽE uređenje jednostavno društvo s ograničenom odgovornošću za graditeljstvo i usluge</izvorni_sadrzaj>
    <derivirana_varijabla naziv="DomainObject.Predmet.ProtustrankaNazivFormated_1">KRI-ŽE uređenje jednostavno društvo s ograničenom odgovornošću za graditeljstvo i usluge</derivirana_varijabla>
  </DomainObject.Predmet.ProtustrankaNazivFormated>
  <DomainObject.Predmet.ProtustrankaNazivFormatedOIB>
    <izvorni_sadrzaj>KRI-ŽE uređenje jednostavno društvo s ograničenom odgovornošću za graditeljstvo i usluge, OIB 33827094090</izvorni_sadrzaj>
    <derivirana_varijabla naziv="DomainObject.Predmet.ProtustrankaNazivFormatedOIB_1">KRI-ŽE uređenje jednostavno društvo s ograničenom odgovornošću za graditeljstvo i usluge, OIB 33827094090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KRI-ŽE uređenje jednostavno društvo s ograničenom odgovornošću za graditeljstvo i usluge</item>
    </izvorni_sadrzaj>
    <derivirana_varijabla naziv="DomainObject.Predmet.ProtuStrankaListFormated_1">
      <item>KRI-ŽE uređenje jednostavno društvo s ograničenom odgovornošću za graditeljstvo i usluge</item>
    </derivirana_varijabla>
  </DomainObject.Predmet.ProtuStrankaListFormated>
  <DomainObject.Predmet.ProtuStrankaListFormatedOIB>
    <izvorni_sadrzaj>
      <item>KRI-ŽE uređenje jednostavno društvo s ograničenom odgovornošću za graditeljstvo i usluge, OIB 33827094090</item>
    </izvorni_sadrzaj>
    <derivirana_varijabla naziv="DomainObject.Predmet.ProtuStrankaListFormatedOIB_1">
      <item>KRI-ŽE uređenje jednostavno društvo s ograničenom odgovornošću za graditeljstvo i usluge, OIB 33827094090</item>
    </derivirana_varijabla>
  </DomainObject.Predmet.ProtuStrankaListFormatedOIB>
  <DomainObject.Predmet.ProtuStrankaListFormatedWithAdress>
    <izvorni_sadrzaj>
      <item>KRI-ŽE uređenje jednostavno društvo s ograničenom odgovornošću za graditeljstvo i usluge, Veliki Komor 61 A, 49251 Veliki Komor</item>
    </izvorni_sadrzaj>
    <derivirana_varijabla naziv="DomainObject.Predmet.ProtuStrankaListFormatedWithAdress_1">
      <item>KRI-ŽE uređenje jednostavno društvo s ograničenom odgovornošću za graditeljstvo i usluge, Veliki Komor 61 A, 49251 Veliki Komor</item>
    </derivirana_varijabla>
  </DomainObject.Predmet.ProtuStrankaListFormatedWithAdress>
  <DomainObject.Predmet.ProtuStrankaListFormatedWithAdressOIB>
    <izvorni_sadrzaj>
      <item>KRI-ŽE uređenje jednostavno društvo s ograničenom odgovornošću za graditeljstvo i usluge, OIB 33827094090, Veliki Komor 61 A, 49251 Veliki Komor</item>
    </izvorni_sadrzaj>
    <derivirana_varijabla naziv="DomainObject.Predmet.ProtuStrankaListFormatedWithAdressOIB_1">
      <item>KRI-ŽE uređenje jednostavno društvo s ograničenom odgovornošću za graditeljstvo i usluge, OIB 33827094090, Veliki Komor 61 A, 49251 Veliki Komor</item>
    </derivirana_varijabla>
  </DomainObject.Predmet.ProtuStrankaListFormatedWithAdressOIB>
  <DomainObject.Predmet.ProtuStrankaListNazivFormated>
    <izvorni_sadrzaj>
      <item>KRI-ŽE uređenje jednostavno društvo s ograničenom odgovornošću za graditeljstvo i usluge</item>
    </izvorni_sadrzaj>
    <derivirana_varijabla naziv="DomainObject.Predmet.ProtuStrankaListNazivFormated_1">
      <item>KRI-ŽE uređenje jednostavno društvo s ograničenom odgovornošću za graditeljstvo i usluge</item>
    </derivirana_varijabla>
  </DomainObject.Predmet.ProtuStrankaListNazivFormated>
  <DomainObject.Predmet.ProtuStrankaListNazivFormatedOIB>
    <izvorni_sadrzaj>
      <item>KRI-ŽE uređenje jednostavno društvo s ograničenom odgovornošću za graditeljstvo i usluge, OIB 33827094090</item>
    </izvorni_sadrzaj>
    <derivirana_varijabla naziv="DomainObject.Predmet.ProtuStrankaListNazivFormatedOIB_1">
      <item>KRI-ŽE uređenje jednostavno društvo s ograničenom odgovornošću za graditeljstvo i usluge, OIB 33827094090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>St-2290/2019-2</izvorni_sadrzaj>
    <derivirana_varijabla naziv="DomainObject.PoslovniBrojDokumenta_1">St-2290/2019-2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KRI-ŽE uređenje jednostavno društvo s ograničenom odgovornošću za graditeljstvo i usluge</izvorni_sadrzaj>
    <derivirana_varijabla naziv="DomainObject.Predmet.ProtustrankaIDrugi_1">KRI-ŽE uređenje jednostavno društvo s ograničenom odgovornošću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KRI-ŽE uređenje jednostavno društvo s ograničenom odgovornošću za graditeljstvo i usluge, OIB 33827094090, Veliki Komor 61 A, 49251 Veliki Komor</izvorni_sadrzaj>
    <derivirana_varijabla naziv="DomainObject.Predmet.ProtustrankaIDrugiAdressOIB_1">KRI-ŽE uređenje jednostavno društvo s ograničenom odgovornošću za graditeljstvo i usluge, OIB 33827094090, Veliki Komor 61 A, 49251 Veliki Komor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KRI-ŽE uređenje jednostavno društvo s ograničenom odgovornošću za graditeljstvo i usluge</item>
      <item>Financijska agencija</item>
    </izvorni_sadrzaj>
    <derivirana_varijabla naziv="DomainObject.Predmet.SudioniciListNaziv_1">
      <item>KRI-ŽE uređenje jednostavno društvo s ograničenom odgovornošću za graditeljstvo i usluge</item>
      <item>Financijska agencija</item>
    </derivirana_varijabla>
  </DomainObject.Predmet.SudioniciListNaziv>
  <DomainObject.Predmet.SudioniciListAdressOIB>
    <izvorni_sadrzaj>
      <item>KRI-ŽE uređenje jednostavno društvo s ograničenom odgovornošću za graditeljstvo i usluge, OIB 33827094090, Veliki Komor 61 A,49251 Veliki Komor</item>
      <item>Financijska agencija, OIB 85821130368, TRG SVIBANJSKIH ŽRTAVA 1995. 1,10000 Zagreb</item>
    </izvorni_sadrzaj>
    <derivirana_varijabla naziv="DomainObject.Predmet.SudioniciListAdressOIB_1">
      <item>KRI-ŽE uređenje jednostavno društvo s ograničenom odgovornošću za graditeljstvo i usluge, OIB 33827094090, Veliki Komor 61 A,49251 Veliki Komor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33827094090</item>
    </izvorni_sadrzaj>
    <derivirana_varijabla naziv="DomainObject.Predmet.SudioniciListNazivOIB_1">
      <item>, OIB 85821130368</item>
      <item>, OIB 33827094090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5D833-7D80-48E7-A7A5-11B0F111C48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1323</properties:Characters>
  <properties:Lines>45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2019-10-16T11:29:00Z</cp:lastPrinted>
  <dcterms:modified xmlns:xsi="http://www.w3.org/2001/XMLSchema-instance" xsi:type="dcterms:W3CDTF">2019-10-16T11:30:00Z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St-2290/2019-2 / Odluka - Oglas (St-2290-19-oglas.docx)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