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f586" w14:paraId="599f586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5E7901">
        <w:rPr>
          <w:sz w:val="24"/>
          <w:szCs w:val="24"/>
        </w:rPr>
        <w:t>1960/17-30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dužnikom </w:t>
      </w:r>
      <w:r w:rsidR="005E7901" w:rsidRPr="00CF0434">
        <w:rPr>
          <w:sz w:val="24"/>
          <w:szCs w:val="24"/>
        </w:rPr>
        <w:t>INTERGRANIT d.o.o. u stečaju, Zagreb, Trg J. F. Kennedya 6b, OIB: 25154632797</w:t>
      </w:r>
      <w:r w:rsidR="005E7901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1C300C">
        <w:rPr>
          <w:sz w:val="24"/>
          <w:szCs w:val="24"/>
        </w:rPr>
        <w:t>06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5E7901" w:rsidR="00454856" w:rsidRPr="007E7C82">
      <w:pPr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Style w:val="Reetkatablice5"/>
        <w:tblW w:type="auto" w:w="0"/>
        <w:tblLook w:val="01E0" w:noVBand="0" w:noHBand="0" w:lastColumn="1" w:firstColumn="1" w:lastRow="1" w:firstRow="1"/>
      </w:tblPr>
      <w:tblGrid>
        <w:gridCol w:w="1041"/>
        <w:gridCol w:w="2213"/>
        <w:gridCol w:w="1355"/>
        <w:gridCol w:w="1695"/>
        <w:gridCol w:w="1519"/>
        <w:gridCol w:w="1465"/>
      </w:tblGrid>
      <w:tr w:rsidTr="004A2659" w:rsidR="000F0BE0" w:rsidRPr="00CF0434">
        <w:trPr>
          <w:trHeight w:val="1443"/>
        </w:trPr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>Red broj prijav. traž..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>Ime i prezime/</w:t>
            </w:r>
          </w:p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>tvrtka ili naziv vjerovnika</w:t>
            </w:r>
          </w:p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</w:p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>OIB vjerovnika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>Adresa /sjedište vjerovnika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 xml:space="preserve">Iznos prijavljene tražbine 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  <w:jc w:val="center"/>
            </w:pPr>
            <w:r w:rsidRPr="000564C6">
              <w:t xml:space="preserve">Iznos priznate tražbine </w:t>
            </w:r>
          </w:p>
        </w:tc>
      </w:tr>
      <w:tr w:rsidTr="004A2659" w:rsidR="000F0BE0" w:rsidRPr="00CF0434"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1.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Zagrebački holding d.o.o.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85584865987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Ul. grada Vukovara 41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  9.538,70         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 9.538,70   </w:t>
            </w:r>
          </w:p>
        </w:tc>
      </w:tr>
      <w:tr w:rsidTr="004A2659" w:rsidR="000F0BE0" w:rsidRPr="00CF0434">
        <w:trPr>
          <w:trHeight w:val="319"/>
        </w:trPr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2.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RH, Minist. financija, Porezna uprava  zast. po ŽDO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18683136487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Savska c. 41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   3.950,03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 3.950,03     </w:t>
            </w:r>
          </w:p>
        </w:tc>
      </w:tr>
      <w:tr w:rsidTr="004A2659" w:rsidR="000F0BE0" w:rsidRPr="00CF0434"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3.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Gradska plinara-opskrba d.o.o.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74364571096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Radnička c. 1, Zagreb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 32.719,00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32.719,22</w:t>
            </w:r>
          </w:p>
        </w:tc>
      </w:tr>
      <w:tr w:rsidTr="004A2659" w:rsidR="000F0BE0" w:rsidRPr="00CF0434"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4.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Raiffeisenbank eGen Leibnitz,  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03952684789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Bahnhof str. 2, Leibnitz Austrija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1.651.401,12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</w:t>
            </w:r>
            <w:r>
              <w:t xml:space="preserve">1.651.401,12 </w:t>
            </w:r>
            <w:r w:rsidRPr="000564C6">
              <w:t xml:space="preserve">     </w:t>
            </w:r>
          </w:p>
        </w:tc>
      </w:tr>
      <w:tr w:rsidTr="004A2659" w:rsidR="000F0BE0" w:rsidRPr="00CF0434"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5.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HEP  ELEKTRA  d.o.o.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43965974818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Ul. grada Vukovara 37, Zagreb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10.598,66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10.598,66</w:t>
            </w:r>
          </w:p>
        </w:tc>
      </w:tr>
      <w:tr w:rsidTr="004A2659" w:rsidR="000F0BE0" w:rsidRPr="00CF0434"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6.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Hrvatsko društvo skladatelja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56668956985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Berislavićeva 9, Zagreb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47.736,74  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47.736,74</w:t>
            </w:r>
          </w:p>
        </w:tc>
      </w:tr>
      <w:tr w:rsidTr="004A2659" w:rsidR="000F0BE0" w:rsidRPr="00CF0434"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 xml:space="preserve">            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UKUPNO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 w:rsidRPr="000564C6">
              <w:t>1.755.944,47</w:t>
            </w:r>
          </w:p>
        </w:tc>
        <w:tc>
          <w:tcPr>
            <w:tcW w:type="auto" w:w="0"/>
          </w:tcPr>
          <w:p w:rsidRDefault="000F0BE0" w:rsidP="004A2659" w:rsidR="000F0BE0" w:rsidRPr="000564C6">
            <w:pPr>
              <w:tabs>
                <w:tab w:pos="915" w:val="left"/>
              </w:tabs>
            </w:pPr>
            <w:r>
              <w:t>1.755.944,47</w:t>
            </w: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7D4B76">
        <w:rPr>
          <w:sz w:val="24"/>
          <w:szCs w:val="24"/>
        </w:rPr>
        <w:t>06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lastRenderedPageBreak/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D4B76">
        <w:rPr>
          <w:sz w:val="24"/>
          <w:szCs w:val="24"/>
        </w:rPr>
        <w:t>06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026354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026354" w:rsidR="00026354" w:rsidRPr="0002635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26354">
        <w:rPr>
          <w:sz w:val="24"/>
          <w:szCs w:val="24"/>
        </w:rPr>
        <w:t>Za točnost otpravka-ovl. službenik</w:t>
      </w:r>
    </w:p>
    <w:p w:rsidRDefault="00026354" w:rsidR="00026354" w:rsidRPr="00026354">
      <w:pPr>
        <w:rPr>
          <w:sz w:val="24"/>
          <w:szCs w:val="24"/>
        </w:rPr>
      </w:pP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</w:r>
      <w:r w:rsidRPr="00026354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0F0BE0">
          <w:rPr>
            <w:sz w:val="24"/>
            <w:szCs w:val="24"/>
          </w:rPr>
          <w:t>1960/17-30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026354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26354"/>
    <w:rsid w:val="0009048E"/>
    <w:rsid w:val="000B46DF"/>
    <w:rsid w:val="000F0BE0"/>
    <w:rsid w:val="001C300C"/>
    <w:rsid w:val="001F087F"/>
    <w:rsid w:val="002F5018"/>
    <w:rsid w:val="00301F07"/>
    <w:rsid w:val="003625C7"/>
    <w:rsid w:val="003A6162"/>
    <w:rsid w:val="00402C27"/>
    <w:rsid w:val="00454856"/>
    <w:rsid w:val="00592BF6"/>
    <w:rsid w:val="005E7901"/>
    <w:rsid w:val="005F4A7A"/>
    <w:rsid w:val="005F683D"/>
    <w:rsid w:val="00645E48"/>
    <w:rsid w:val="0067336B"/>
    <w:rsid w:val="00676C72"/>
    <w:rsid w:val="00702EE0"/>
    <w:rsid w:val="00786A29"/>
    <w:rsid w:val="007D4B76"/>
    <w:rsid w:val="007E7C82"/>
    <w:rsid w:val="00826781"/>
    <w:rsid w:val="00954F3A"/>
    <w:rsid w:val="009F16E5"/>
    <w:rsid w:val="00A20CCF"/>
    <w:rsid w:val="00B65EDE"/>
    <w:rsid w:val="00C31DEC"/>
    <w:rsid w:val="00C90A32"/>
    <w:rsid w:val="00CB4950"/>
    <w:rsid w:val="00E33DDA"/>
    <w:rsid w:val="00E45ED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6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3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6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3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St-1960/2017</izvorni_sadrzaj>
    <derivirana_varijabla naziv="DomainObject.Predmet.OznakaBroj_1">St-1960/2017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INTERGRANIT d.o.o.</izvorni_sadrzaj>
    <derivirana_varijabla naziv="DomainObject.Predmet.ProtustrankaFormated_1">  INTERGRANIT d.o.o.</derivirana_varijabla>
  </DomainObject.Predmet.ProtustrankaFormated>
  <DomainObject.Predmet.ProtustrankaFormatedOIB>
    <izvorni_sadrzaj>  INTERGRANIT d.o.o., OIB 25154632797</izvorni_sadrzaj>
    <derivirana_varijabla naziv="DomainObject.Predmet.ProtustrankaFormatedOIB_1">  INTERGRANIT d.o.o., OIB 25154632797</derivirana_varijabla>
  </DomainObject.Predmet.ProtustrankaFormatedOIB>
  <DomainObject.Predmet.ProtustrankaFormatedWithAdress>
    <izvorni_sadrzaj> INTERGRANIT d.o.o., Trg J.F. Kennedya 6/b, 10000 Zagreb</izvorni_sadrzaj>
    <derivirana_varijabla naziv="DomainObject.Predmet.ProtustrankaFormatedWithAdress_1"> INTERGRANIT d.o.o., Trg J.F. Kennedya 6/b, 10000 Zagreb</derivirana_varijabla>
  </DomainObject.Predmet.ProtustrankaFormatedWithAdress>
  <DomainObject.Predmet.ProtustrankaFormatedWithAdressOIB>
    <izvorni_sadrzaj> INTERGRANIT d.o.o., OIB 25154632797, Trg J.F. Kennedya 6/b, 10000 Zagreb</izvorni_sadrzaj>
    <derivirana_varijabla naziv="DomainObject.Predmet.ProtustrankaFormatedWithAdressOIB_1"> INTERGRANIT d.o.o., OIB 25154632797, Trg J.F. Kennedya 6/b, 10000 Zagreb</derivirana_varijabla>
  </DomainObject.Predmet.ProtustrankaFormatedWithAdressOIB>
  <DomainObject.Predmet.ProtustrankaWithAdress>
    <izvorni_sadrzaj>INTERGRANIT d.o.o. Trg J.F. Kennedya 6/b, 10000 Zagreb</izvorni_sadrzaj>
    <derivirana_varijabla naziv="DomainObject.Predmet.ProtustrankaWithAdress_1">INTERGRANIT d.o.o. Trg J.F. Kennedya 6/b, 10000 Zagreb</derivirana_varijabla>
  </DomainObject.Predmet.ProtustrankaWithAdress>
  <DomainObject.Predmet.ProtustrankaWithAdressOIB>
    <izvorni_sadrzaj>INTERGRANIT d.o.o., OIB 25154632797, Trg J.F. Kennedya 6/b, 10000 Zagreb</izvorni_sadrzaj>
    <derivirana_varijabla naziv="DomainObject.Predmet.ProtustrankaWithAdressOIB_1">INTERGRANIT d.o.o., OIB 25154632797, Trg J.F. Kennedya 6/b, 10000 Zagreb</derivirana_varijabla>
  </DomainObject.Predmet.ProtustrankaWithAdressOIB>
  <DomainObject.Predmet.ProtustrankaNazivFormated>
    <izvorni_sadrzaj>INTERGRANIT d.o.o.</izvorni_sadrzaj>
    <derivirana_varijabla naziv="DomainObject.Predmet.ProtustrankaNazivFormated_1">INTERGRANIT d.o.o.</derivirana_varijabla>
  </DomainObject.Predmet.ProtustrankaNazivFormated>
  <DomainObject.Predmet.ProtustrankaNazivFormatedOIB>
    <izvorni_sadrzaj>INTERGRANIT d.o.o., OIB 25154632797</izvorni_sadrzaj>
    <derivirana_varijabla naziv="DomainObject.Predmet.ProtustrankaNazivFormatedOIB_1">INTERGRANIT d.o.o., OIB 25154632797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Slavica Ivanković; ZOU Kristijan Horvat</izvorni_sadrzaj>
    <derivirana_varijabla naziv="DomainObject.Predmet.StrankaFormated_1">  FINA Regionalni centar Zagreb; Slavica Ivanković; ZOU Kristijan Horvat</derivirana_varijabla>
  </DomainObject.Predmet.StrankaFormated>
  <DomainObject.Predmet.StrankaFormatedOIB>
    <izvorni_sadrzaj>  FINA Regionalni centar Zagreb, OIB 85821130368; Slavica Ivanković, OIB 05357145417; ZOU Kristijan Horvat, OIB </izvorni_sadrzaj>
    <derivirana_varijabla naziv="DomainObject.Predmet.StrankaFormatedOIB_1">  FINA Regionalni centar Zagreb, OIB 85821130368; Slavica Ivanković, OIB 05357145417; ZOU Kristijan Horvat, OIB </derivirana_varijabla>
  </DomainObject.Predmet.StrankaFormatedOIB>
  <DomainObject.Predmet.StrankaFormatedWithAdress>
    <izvorni_sadrzaj> FINA Regionalni centar Zagreb, Trg svibanjskih žrtava 1995. Br. 1, 10000 Zagreb; Slavica Ivanković, Ljubijska 55, 10000 Zagreb; ZOU Kristijan Horvat</izvorni_sadrzaj>
    <derivirana_varijabla naziv="DomainObject.Predmet.StrankaFormatedWithAdress_1"> FINA Regionalni centar Zagreb, Trg svibanjskih žrtava 1995. Br. 1, 10000 Zagreb; Slavica Ivanković, Ljubijska 55, 10000 Zagreb; ZOU Kristijan Horvat</derivirana_varijabla>
  </DomainObject.Predmet.StrankaFormatedWithAdress>
  <DomainObject.Predmet.StrankaFormatedWithAdressOIB>
    <izvorni_sadrzaj> FINA Regionalni centar Zagreb, OIB 85821130368, Trg svibanjskih žrtava 1995. Br. 1, 10000 Zagreb; Slavica Ivanković, OIB 05357145417, Ljubijska 55, 10000 Zagreb; ZOU Kristijan Horvat, OIB </izvorni_sadrzaj>
    <derivirana_varijabla naziv="DomainObject.Predmet.StrankaFormatedWithAdressOIB_1"> FINA Regionalni centar Zagreb, OIB 85821130368, Trg svibanjskih žrtava 1995. Br. 1, 10000 Zagreb; Slavica Ivanković, OIB 05357145417, Ljubijska 55, 10000 Zagreb; ZOU Kristijan Horvat, OIB </derivirana_varijabla>
  </DomainObject.Predmet.StrankaFormatedWithAdressOIB>
  <DomainObject.Predmet.StrankaWithAdress>
    <izvorni_sadrzaj>FINA Regionalni centar Zagreb Trg svibanjskih žrtava 1995. Br. 1,10000 Zagreb,Slavica Ivanković Ljubijska 55,10000 Zagreb,ZOU Kristijan Horvat </izvorni_sadrzaj>
    <derivirana_varijabla naziv="DomainObject.Predmet.StrankaWithAdress_1">FINA Regionalni centar Zagreb Trg svibanjskih žrtava 1995. Br. 1,10000 Zagreb,Slavica Ivanković Ljubijska 55,10000 Zagreb,ZOU Kristijan Horvat </derivirana_varijabla>
  </DomainObject.Predmet.StrankaWithAdress>
  <DomainObject.Predmet.StrankaWithAdressOIB>
    <izvorni_sadrzaj>FINA Regionalni centar Zagreb, OIB 85821130368, Trg svibanjskih žrtava 1995. Br. 1,10000 Zagreb,Slavica Ivanković, OIB 05357145417, Ljubijska 55,10000 Zagreb,ZOU Kristijan Horvat, OIB </izvorni_sadrzaj>
    <derivirana_varijabla naziv="DomainObject.Predmet.StrankaWithAdressOIB_1">FINA Regionalni centar Zagreb, OIB 85821130368, Trg svibanjskih žrtava 1995. Br. 1,10000 Zagreb,Slavica Ivanković, OIB 05357145417, Ljubijska 55,10000 Zagreb,ZOU Kristijan Horvat, OIB </derivirana_varijabla>
  </DomainObject.Predmet.StrankaWithAdressOIB>
  <DomainObject.Predmet.StrankaNazivFormated>
    <izvorni_sadrzaj>FINA Regionalni centar Zagreb,Slavica Ivanković,ZOU Kristijan Horvat</izvorni_sadrzaj>
    <derivirana_varijabla naziv="DomainObject.Predmet.StrankaNazivFormated_1">FINA Regionalni centar Zagreb,Slavica Ivanković,ZOU Kristijan Horvat</derivirana_varijabla>
  </DomainObject.Predmet.StrankaNazivFormated>
  <DomainObject.Predmet.StrankaNazivFormatedOIB>
    <izvorni_sadrzaj>FINA Regionalni centar Zagreb, OIB 85821130368,Slavica Ivanković, OIB 05357145417,ZOU Kristijan Horvat, OIB </izvorni_sadrzaj>
    <derivirana_varijabla naziv="DomainObject.Predmet.StrankaNazivFormatedOIB_1">FINA Regionalni centar Zagreb, OIB 85821130368,Slavica Ivanković, OIB 05357145417,ZOU Kristijan Horvat,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Slavica Ivanković</item>
      <item>ZOU Kristijan Horvat</item>
    </izvorni_sadrzaj>
    <derivirana_varijabla naziv="DomainObject.Predmet.StrankaListFormated_1">
      <item>FINA Regionalni centar Zagreb</item>
      <item>Slavica Ivanković</item>
      <item>ZOU Kristijan Horvat</item>
    </derivirana_varijabla>
  </DomainObject.Predmet.StrankaListFormated>
  <DomainObject.Predmet.StrankaListFormatedOIB>
    <izvorni_sadrzaj>
      <item>FINA Regionalni centar Zagreb, OIB 85821130368</item>
      <item>Slavica Ivanković, OIB 05357145417</item>
      <item>ZOU Kristijan Horvat, OIB </item>
    </izvorni_sadrzaj>
    <derivirana_varijabla naziv="DomainObject.Predmet.StrankaListFormatedOIB_1">
      <item>FINA Regionalni centar Zagreb, OIB 85821130368</item>
      <item>Slavica Ivanković, OIB 05357145417</item>
      <item>ZOU Kristijan Horvat, OIB </item>
    </derivirana_varijabla>
  </DomainObject.Predmet.StrankaListFormatedOIB>
  <DomainObject.Predmet.StrankaListFormatedWithAdress>
    <izvorni_sadrzaj>
      <item>FINA Regionalni centar Zagreb, Trg svibanjskih žrtava 1995. Br. 1, 10000 Zagreb</item>
      <item>Slavica Ivanković, Ljubijska 55, 10000 Zagreb</item>
      <item>ZOU Kristijan Horvat</item>
    </izvorni_sadrzaj>
    <derivirana_varijabla naziv="DomainObject.Predmet.StrankaListFormatedWithAdress_1">
      <item>FINA Regionalni centar Zagreb, Trg svibanjskih žrtava 1995. Br. 1, 10000 Zagreb</item>
      <item>Slavica Ivanković, Ljubijska 55, 10000 Zagreb</item>
      <item>ZOU Kristijan Horvat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Slavica Ivanković, OIB 05357145417, Ljubijska 55, 10000 Zagreb</item>
      <item>ZOU Kristijan Horvat, OIB </item>
    </izvorni_sadrzaj>
    <derivirana_varijabla naziv="DomainObject.Predmet.StrankaListFormatedWithAdressOIB_1">
      <item>FINA Regionalni centar Zagreb, OIB 85821130368, Trg svibanjskih žrtava 1995. Br. 1, 10000 Zagreb</item>
      <item>Slavica Ivanković, OIB 05357145417, Ljubijska 55, 10000 Zagreb</item>
      <item>ZOU Kristijan Horvat, OIB </item>
    </derivirana_varijabla>
  </DomainObject.Predmet.StrankaListFormatedWithAdressOIB>
  <DomainObject.Predmet.StrankaListNazivFormated>
    <izvorni_sadrzaj>
      <item>FINA Regionalni centar Zagreb</item>
      <item>Slavica Ivanković</item>
      <item>ZOU Kristijan Horvat</item>
    </izvorni_sadrzaj>
    <derivirana_varijabla naziv="DomainObject.Predmet.StrankaListNazivFormated_1">
      <item>FINA Regionalni centar Zagreb</item>
      <item>Slavica Ivanković</item>
      <item>ZOU Kristijan Horvat</item>
    </derivirana_varijabla>
  </DomainObject.Predmet.StrankaListNazivFormated>
  <DomainObject.Predmet.StrankaListNazivFormatedOIB>
    <izvorni_sadrzaj>
      <item>FINA Regionalni centar Zagreb, OIB 85821130368</item>
      <item>Slavica Ivanković, OIB 05357145417</item>
      <item>ZOU Kristijan Horvat, OIB </item>
    </izvorni_sadrzaj>
    <derivirana_varijabla naziv="DomainObject.Predmet.StrankaListNazivFormatedOIB_1">
      <item>FINA Regionalni centar Zagreb, OIB 85821130368</item>
      <item>Slavica Ivanković, OIB 05357145417</item>
      <item>ZOU Kristijan Horvat, OIB </item>
    </derivirana_varijabla>
  </DomainObject.Predmet.StrankaListNazivFormatedOIB>
  <DomainObject.Predmet.ProtuStrankaListFormated>
    <izvorni_sadrzaj>
      <item>INTERGRANIT d.o.o.</item>
    </izvorni_sadrzaj>
    <derivirana_varijabla naziv="DomainObject.Predmet.ProtuStrankaListFormated_1">
      <item>INTERGRANIT d.o.o.</item>
    </derivirana_varijabla>
  </DomainObject.Predmet.ProtuStrankaListFormated>
  <DomainObject.Predmet.ProtuStrankaListFormatedOIB>
    <izvorni_sadrzaj>
      <item>INTERGRANIT d.o.o., OIB 25154632797</item>
    </izvorni_sadrzaj>
    <derivirana_varijabla naziv="DomainObject.Predmet.ProtuStrankaListFormatedOIB_1">
      <item>INTERGRANIT d.o.o., OIB 25154632797</item>
    </derivirana_varijabla>
  </DomainObject.Predmet.ProtuStrankaListFormatedOIB>
  <DomainObject.Predmet.ProtuStrankaListFormatedWithAdress>
    <izvorni_sadrzaj>
      <item>INTERGRANIT d.o.o., Trg J.F. Kennedya 6/b, 10000 Zagreb</item>
    </izvorni_sadrzaj>
    <derivirana_varijabla naziv="DomainObject.Predmet.ProtuStrankaListFormatedWithAdress_1">
      <item>INTERGRANIT d.o.o., Trg J.F. Kennedya 6/b, 10000 Zagreb</item>
    </derivirana_varijabla>
  </DomainObject.Predmet.ProtuStrankaListFormatedWithAdress>
  <DomainObject.Predmet.ProtuStrankaListFormatedWithAdressOIB>
    <izvorni_sadrzaj>
      <item>INTERGRANIT d.o.o., OIB 25154632797, Trg J.F. Kennedya 6/b, 10000 Zagreb</item>
    </izvorni_sadrzaj>
    <derivirana_varijabla naziv="DomainObject.Predmet.ProtuStrankaListFormatedWithAdressOIB_1">
      <item>INTERGRANIT d.o.o., OIB 25154632797, Trg J.F. Kennedya 6/b, 10000 Zagreb</item>
    </derivirana_varijabla>
  </DomainObject.Predmet.ProtuStrankaListFormatedWithAdressOIB>
  <DomainObject.Predmet.ProtuStrankaListNazivFormated>
    <izvorni_sadrzaj>
      <item>INTERGRANIT d.o.o.</item>
    </izvorni_sadrzaj>
    <derivirana_varijabla naziv="DomainObject.Predmet.ProtuStrankaListNazivFormated_1">
      <item>INTERGRANIT d.o.o.</item>
    </derivirana_varijabla>
  </DomainObject.Predmet.ProtuStrankaListNazivFormated>
  <DomainObject.Predmet.ProtuStrankaListNazivFormatedOIB>
    <izvorni_sadrzaj>
      <item>INTERGRANIT d.o.o., OIB 25154632797</item>
    </izvorni_sadrzaj>
    <derivirana_varijabla naziv="DomainObject.Predmet.ProtuStrankaListNazivFormatedOIB_1">
      <item>INTERGRANIT d.o.o., OIB 25154632797</item>
    </derivirana_varijabla>
  </DomainObject.Predmet.ProtuStrankaListNazivFormatedOIB>
  <DomainObject.Predmet.OstaliListFormated>
    <izvorni_sadrzaj>
      <item>Slavica Ivanković</item>
      <item>ANA GALOŠI COMISSO</item>
    </izvorni_sadrzaj>
    <derivirana_varijabla naziv="DomainObject.Predmet.OstaliListFormated_1">
      <item>Slavica Ivanković</item>
      <item>ANA GALOŠI COMISSO</item>
    </derivirana_varijabla>
  </DomainObject.Predmet.OstaliListFormated>
  <DomainObject.Predmet.OstaliListFormatedOIB>
    <izvorni_sadrzaj>
      <item>Slavica Ivanković, OIB 05357145417</item>
      <item>ANA GALOŠI COMISSO</item>
    </izvorni_sadrzaj>
    <derivirana_varijabla naziv="DomainObject.Predmet.OstaliListFormatedOIB_1">
      <item>Slavica Ivanković, OIB 05357145417</item>
      <item>ANA GALOŠI COMISSO</item>
    </derivirana_varijabla>
  </DomainObject.Predmet.OstaliListFormatedOIB>
  <DomainObject.Predmet.OstaliListFormatedWithAdress>
    <izvorni_sadrzaj>
      <item>Slavica Ivanković, Ljubijska 55, 10000 Zagreb</item>
      <item>ANA GALOŠI COMISSO, Vlaška 83/III, 10000 Zagreb</item>
    </izvorni_sadrzaj>
    <derivirana_varijabla naziv="DomainObject.Predmet.OstaliListFormatedWithAdress_1">
      <item>Slavica Ivanković, Ljubijska 55, 10000 Zagreb</item>
      <item>ANA GALOŠI COMISSO, Vlaška 83/III, 10000 Zagreb</item>
    </derivirana_varijabla>
  </DomainObject.Predmet.OstaliListFormatedWithAdress>
  <DomainObject.Predmet.OstaliListFormatedWithAdressOIB>
    <izvorni_sadrzaj>
      <item>Slavica Ivanković, OIB 05357145417, Ljubijska 55, 10000 Zagreb</item>
      <item>ANA GALOŠI COMISSO, Vlaška 83/III, 10000 Zagreb</item>
    </izvorni_sadrzaj>
    <derivirana_varijabla naziv="DomainObject.Predmet.OstaliListFormatedWithAdressOIB_1">
      <item>Slavica Ivanković, OIB 05357145417, Ljubijska 55, 10000 Zagreb</item>
      <item>ANA GALOŠI COMISSO, Vlaška 83/III, 10000 Zagreb</item>
    </derivirana_varijabla>
  </DomainObject.Predmet.OstaliListFormatedWithAdressOIB>
  <DomainObject.Predmet.OstaliListNazivFormated>
    <izvorni_sadrzaj>
      <item>Slavica Ivanković</item>
      <item>ANA GALOŠI COMISSO</item>
    </izvorni_sadrzaj>
    <derivirana_varijabla naziv="DomainObject.Predmet.OstaliListNazivFormated_1">
      <item>Slavica Ivanković</item>
      <item>ANA GALOŠI COMISSO</item>
    </derivirana_varijabla>
  </DomainObject.Predmet.OstaliListNazivFormated>
  <DomainObject.Predmet.OstaliListNazivFormatedOIB>
    <izvorni_sadrzaj>
      <item>Slavica Ivanković, OIB 05357145417</item>
      <item>ANA GALOŠI COMISSO</item>
    </izvorni_sadrzaj>
    <derivirana_varijabla naziv="DomainObject.Predmet.OstaliListNazivFormatedOIB_1">
      <item>Slavica Ivanković, OIB 05357145417</item>
      <item>ANA GALOŠI COMISSO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INTERGRANIT d.o.o.</izvorni_sadrzaj>
    <derivirana_varijabla naziv="DomainObject.Predmet.ProtustrankaIDrugi_1">INTERGRANIT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INTERGRANIT d.o.o., OIB 25154632797, Trg J.F. Kennedya 6/b, 10000 Zagreb</izvorni_sadrzaj>
    <derivirana_varijabla naziv="DomainObject.Predmet.ProtustrankaIDrugiAdressOIB_1">INTERGRANIT d.o.o., OIB 25154632797, Trg J.F.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INTERGRANIT d.o.o.</item>
      <item>FINA Regionalni centar Zagreb</item>
      <item>Slavica Ivanković</item>
      <item>ZOU Kristijan Horvat</item>
      <item>Slavica Ivanković</item>
      <item>ANA GALOŠI COMISSO</item>
    </izvorni_sadrzaj>
    <derivirana_varijabla naziv="DomainObject.Predmet.SudioniciListNaziv_1">
      <item>INTERGRANIT d.o.o.</item>
      <item>FINA Regionalni centar Zagreb</item>
      <item>Slavica Ivanković</item>
      <item>ZOU Kristijan Horvat</item>
      <item>Slavica Ivanković</item>
      <item>ANA GALOŠI COMISSO</item>
    </derivirana_varijabla>
  </DomainObject.Predmet.SudioniciListNaziv>
  <DomainObject.Predmet.SudioniciListAdressOIB>
    <izvorni_sadrzaj>
      <item>INTERGRANIT d.o.o., OIB 25154632797, Trg J.F. Kennedya 6/b,10000 Zagreb</item>
      <item>FINA Regionalni centar Zagreb, OIB 85821130368, Trg svibanjskih žrtava 1995. Br. 1,10000 Zagreb</item>
      <item>Slavica Ivanković, OIB 05357145417, Ljubijska 55,10000 Zagreb</item>
      <item>ZOU Kristijan Horvat, OIB </item>
      <item>Slavica Ivanković, OIB 05357145417, Ljubijska 55,10000 Zagreb</item>
      <item>ANA GALOŠI COMISSO, Vlaška 83/III,10000 Zagreb</item>
    </izvorni_sadrzaj>
    <derivirana_varijabla naziv="DomainObject.Predmet.SudioniciListAdressOIB_1">
      <item>INTERGRANIT d.o.o., OIB 25154632797, Trg J.F. Kennedya 6/b,10000 Zagreb</item>
      <item>FINA Regionalni centar Zagreb, OIB 85821130368, Trg svibanjskih žrtava 1995. Br. 1,10000 Zagreb</item>
      <item>Slavica Ivanković, OIB 05357145417, Ljubijska 55,10000 Zagreb</item>
      <item>ZOU Kristijan Horvat, OIB </item>
      <item>Slavica Ivanković, OIB 05357145417, Ljubijska 55,10000 Zagreb</item>
      <item>ANA GALOŠI COMISSO, Vlaška 83/III,10000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25154632797</item>
      <item>, OIB 85821130368</item>
      <item>, OIB 05357145417</item>
      <item>, OIB </item>
      <item>, OIB 05357145417</item>
      <item>, OIB null</item>
    </izvorni_sadrzaj>
    <derivirana_varijabla naziv="DomainObject.Predmet.SudioniciListNazivOIB_1">
      <item>, OIB 25154632797</item>
      <item>, OIB 85821130368</item>
      <item>, OIB 05357145417</item>
      <item>, OIB </item>
      <item>, OIB 05357145417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St-1960/2017-43</izvorni_sadrzaj>
    <derivirana_varijabla naziv="DomainObject.PredzadnjaOdlukaIzPredmeta.Oznaka_1">St-1960/2017-43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1971</properties:Characters>
  <properties:Lines>123</properties:Lines>
  <properties:Paragraphs>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2019-02-06T10:51:00Z</dcterms:created>
  <dc:creator>Matea Bizjak</dc:creator>
  <cp:lastModifiedBy>Vinka Mihalinčić</cp:lastModifiedBy>
  <cp:lastPrinted>2019-02-06T10:54:00Z</cp:lastPrinted>
  <dcterms:modified xmlns:xsi="http://www.w3.org/2001/XMLSchema-instance" xsi:type="dcterms:W3CDTF">2019-02-06T10:54:00Z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(St-1960-17-rješenje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