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fe6b" w14:paraId="2f0fe6b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136E7C">
        <w:t>67. St-4605</w:t>
      </w:r>
      <w:r w:rsidR="00063CD6">
        <w:t>/16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D2738B" w:rsidP="00C66037" w:rsidR="00824F96" w:rsidRPr="00E10610">
      <w:pPr>
        <w:jc w:val="both"/>
      </w:pPr>
      <w:r w:rsidRPr="00D2738B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D2738B">
        <w:t>85821130368</w:t>
      </w:r>
      <w:r w:rsidRPr="00D2738B">
        <w:rPr>
          <w:lang w:val="pt-BR"/>
        </w:rPr>
        <w:t xml:space="preserve">, za otvaranje stečajnog postupka nad </w:t>
      </w:r>
      <w:r w:rsidR="00136E7C" w:rsidRPr="00136E7C">
        <w:t>PRODUKCIJA LIBERTAS d.o.o., Zagreb, Oporovečka 12</w:t>
      </w:r>
      <w:r w:rsidR="00136E7C">
        <w:t xml:space="preserve"> u stečaju</w:t>
      </w:r>
      <w:r w:rsidR="00136E7C" w:rsidRPr="00136E7C">
        <w:t>, OIB: 00149546728</w:t>
      </w:r>
      <w:r w:rsidR="00E56F7F" w:rsidRPr="00E56F7F">
        <w:rPr>
          <w:lang w:val="pt-BR"/>
        </w:rPr>
        <w:t xml:space="preserve">, </w:t>
      </w:r>
      <w:r w:rsidR="00136E7C">
        <w:rPr>
          <w:lang w:val="pt-BR"/>
        </w:rPr>
        <w:t>14. veljače 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136E7C" w:rsidRPr="00136E7C">
        <w:t>Ivan</w:t>
      </w:r>
      <w:r w:rsidR="00136E7C">
        <w:t>u</w:t>
      </w:r>
      <w:r w:rsidR="00136E7C" w:rsidRPr="00136E7C">
        <w:t xml:space="preserve"> Hudoletnjak</w:t>
      </w:r>
      <w:r w:rsidR="00136E7C">
        <w:t>u</w:t>
      </w:r>
      <w:r w:rsidR="00136E7C" w:rsidRPr="00136E7C">
        <w:t xml:space="preserve"> iz Ivanca, Zavojna ulica 3, OIB: 80924395653</w:t>
      </w:r>
      <w:r w:rsidR="00063CD6">
        <w:t>, u iznosu od 3.000,00 kn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063CD6">
        <w:t>3.000,00</w:t>
      </w:r>
      <w:r w:rsidR="00D433B1">
        <w:t xml:space="preserve"> kn</w:t>
      </w:r>
      <w:r w:rsidR="00D433B1" w:rsidRPr="00BF2928">
        <w:t xml:space="preserve"> </w:t>
      </w:r>
      <w:r w:rsidR="00136E7C" w:rsidRPr="00136E7C">
        <w:t>Ivan</w:t>
      </w:r>
      <w:r w:rsidR="00136E7C">
        <w:t>u</w:t>
      </w:r>
      <w:r w:rsidR="00136E7C" w:rsidRPr="00136E7C">
        <w:t xml:space="preserve"> Hudoletnjak</w:t>
      </w:r>
      <w:r w:rsidR="00136E7C">
        <w:t>u</w:t>
      </w:r>
      <w:r w:rsidR="00136E7C" w:rsidRPr="00136E7C">
        <w:t xml:space="preserve"> iz Ivanca, Zavojna ulica 3, OIB: 80924395653</w:t>
      </w:r>
      <w:r w:rsidR="00322DD5" w:rsidRPr="00E10610">
        <w:t>.</w:t>
      </w:r>
    </w:p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433B1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 w:rsidR="00136E7C" w:rsidRPr="00136E7C">
        <w:t>Ivan Hudoletnjak iz Ivanca</w:t>
      </w:r>
      <w:r>
        <w:t xml:space="preserve"> dostavio</w:t>
      </w:r>
      <w:r w:rsidR="00401EA5">
        <w:t xml:space="preserve"> je ovom sudu</w:t>
      </w:r>
      <w:r w:rsidR="00E620DE" w:rsidRPr="00E10610">
        <w:t xml:space="preserve"> </w:t>
      </w:r>
      <w:r w:rsidR="00136E7C">
        <w:t>podnesak</w:t>
      </w:r>
      <w:r w:rsidR="00E620DE" w:rsidRPr="00E10610">
        <w:t xml:space="preserve"> od </w:t>
      </w:r>
      <w:r w:rsidR="00136E7C">
        <w:t>2</w:t>
      </w:r>
      <w:r w:rsidR="007B1B34">
        <w:t xml:space="preserve">. </w:t>
      </w:r>
      <w:r w:rsidR="00136E7C">
        <w:t>veljače</w:t>
      </w:r>
      <w:r w:rsidR="00DC575D" w:rsidRPr="00DC575D">
        <w:t xml:space="preserve"> </w:t>
      </w:r>
      <w:r w:rsidR="00136E7C">
        <w:t>2017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o</w:t>
      </w:r>
      <w:r w:rsidR="00F1797B" w:rsidRPr="00E10610">
        <w:t xml:space="preserve"> </w:t>
      </w:r>
      <w:r>
        <w:t>da mu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136E7C">
        <w:t>14. prosinca</w:t>
      </w:r>
      <w:r>
        <w:t xml:space="preserve"> 2016</w:t>
      </w:r>
      <w:r w:rsidR="00F535CC">
        <w:t>.</w:t>
      </w:r>
      <w:r>
        <w:t xml:space="preserve"> sud je</w:t>
      </w:r>
      <w:r w:rsidR="00F535CC">
        <w:t xml:space="preserve"> postavio </w:t>
      </w:r>
      <w:r w:rsidR="00136E7C">
        <w:t>Ivana Hudoletnjaka</w:t>
      </w:r>
      <w:r w:rsidR="002E740F">
        <w:t xml:space="preserve"> privremenim stečajnim upraviteljem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2E740F" w:rsidP="007B1B34" w:rsidR="002D4CBC">
      <w:pPr>
        <w:ind w:firstLine="708"/>
        <w:jc w:val="both"/>
      </w:pPr>
      <w:r>
        <w:t>Privremeni stečajni</w:t>
      </w:r>
      <w:r w:rsidR="00F535CC">
        <w:t xml:space="preserve"> upravitelj je podneskom od </w:t>
      </w:r>
      <w:r w:rsidR="00C82A07">
        <w:t>2</w:t>
      </w:r>
      <w:r w:rsidR="003C247D">
        <w:t>. studenoga</w:t>
      </w:r>
      <w:r w:rsidR="007B1B34">
        <w:t xml:space="preserve"> 2016</w:t>
      </w:r>
      <w:r w:rsidR="00F535CC">
        <w:t xml:space="preserve">., </w:t>
      </w:r>
      <w:r w:rsidR="007B1B34">
        <w:t>u roku određeni</w:t>
      </w:r>
      <w:r w:rsidR="00AE1B85">
        <w:t xml:space="preserve">m zaključkom od </w:t>
      </w:r>
      <w:r w:rsidR="00136E7C">
        <w:t>13. siječnja 2017</w:t>
      </w:r>
      <w:r>
        <w:t>., 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 na ročištu radi rasprave o pretpostavkama za otvaranje stečajnog postupka. Time je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136E7C" w:rsidRPr="00136E7C">
        <w:t>14. prosinca 2016</w:t>
      </w:r>
      <w:r w:rsidR="00F535CC">
        <w:t xml:space="preserve">. </w:t>
      </w:r>
      <w:r>
        <w:t xml:space="preserve">Naime, </w:t>
      </w:r>
      <w:r w:rsidR="00E56F7F">
        <w:t>privremeni stečajni upravitelj u prethodnom postupku, p</w:t>
      </w:r>
      <w:r>
        <w:t>ostupio</w:t>
      </w:r>
      <w:r w:rsidR="00C82A07">
        <w:t xml:space="preserve"> je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 w:rsidRPr="00DC575D">
        <w:t>o</w:t>
      </w:r>
      <w:r w:rsidR="00401EA5" w:rsidRPr="00DC575D">
        <w:t xml:space="preserve"> je na temelju</w:t>
      </w:r>
      <w:r w:rsidR="007B1B34">
        <w:t xml:space="preserve"> </w:t>
      </w:r>
      <w:r w:rsidR="0017447B">
        <w:t>uvida u financijsko-knjigovodstvenu dokumentaciju dužnika</w:t>
      </w:r>
      <w:r w:rsidR="007B1B34">
        <w:t xml:space="preserve">. </w:t>
      </w:r>
      <w:r w:rsidR="00E56F7F" w:rsidRPr="00DC575D">
        <w:t>Na temelju</w:t>
      </w:r>
      <w:r w:rsidR="0017447B">
        <w:t xml:space="preserve"> navedenog izvješća, sud je donio</w:t>
      </w:r>
      <w:r w:rsidR="00E56F7F">
        <w:t xml:space="preserve"> od</w:t>
      </w:r>
      <w:r w:rsidR="0017447B">
        <w:t>luku o načinu provođenja stečajnog postupka</w:t>
      </w:r>
      <w:r w:rsidR="00E56F7F">
        <w:t xml:space="preserve"> u ovom </w:t>
      </w:r>
      <w:r w:rsidR="0017447B">
        <w:t>predmetu</w:t>
      </w:r>
      <w:r w:rsidR="003C247D">
        <w:t>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lastRenderedPageBreak/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9E5F9A" w:rsidRPr="009E5F9A">
        <w:t xml:space="preserve">Financijska agencija, koja je u smislu čl. </w:t>
      </w:r>
      <w:r w:rsidR="003C247D">
        <w:t>114. Stečajnog zakona („Narodne novine“ broj 71/15, dalje SZ</w:t>
      </w:r>
      <w:r w:rsidR="009E5F9A" w:rsidRPr="009E5F9A">
        <w:t>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3C247D">
        <w:t xml:space="preserve">14. </w:t>
      </w:r>
      <w:r w:rsidR="0017447B">
        <w:t>veljače 2017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DE5444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DE5444" w:rsidP="004E13E6" w:rsidR="00DE5444">
      <w:pPr>
        <w:jc w:val="right"/>
      </w:pPr>
    </w:p>
    <w:p w:rsidRDefault="00DE5444" w:rsidP="004E13E6" w:rsidR="00DE5444">
      <w:pPr>
        <w:jc w:val="right"/>
      </w:pPr>
      <w:r>
        <w:t>Za točnost otpravka</w:t>
      </w:r>
    </w:p>
    <w:p w:rsidRDefault="00DE5444" w:rsidP="004E13E6" w:rsidR="00DE5444">
      <w:pPr>
        <w:jc w:val="right"/>
      </w:pPr>
      <w:r>
        <w:t>ovlašteni službenik</w:t>
      </w:r>
    </w:p>
    <w:p w:rsidRDefault="00DE5444" w:rsidP="004E13E6" w:rsidR="00DE5444">
      <w:pPr>
        <w:jc w:val="right"/>
      </w:pPr>
      <w:r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DE5444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17447B">
          <w:t>4605</w:t>
        </w:r>
        <w:r w:rsidR="003C247D">
          <w:t>/16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136E7C"/>
    <w:rsid w:val="0017447B"/>
    <w:rsid w:val="002D4CBC"/>
    <w:rsid w:val="002E740F"/>
    <w:rsid w:val="00322DD5"/>
    <w:rsid w:val="00367541"/>
    <w:rsid w:val="003A083E"/>
    <w:rsid w:val="003C247D"/>
    <w:rsid w:val="00401EA5"/>
    <w:rsid w:val="00441280"/>
    <w:rsid w:val="004918BD"/>
    <w:rsid w:val="00707D5C"/>
    <w:rsid w:val="007B1B34"/>
    <w:rsid w:val="008006AB"/>
    <w:rsid w:val="00824F96"/>
    <w:rsid w:val="00833BC2"/>
    <w:rsid w:val="00914DD8"/>
    <w:rsid w:val="0096069A"/>
    <w:rsid w:val="009C58F8"/>
    <w:rsid w:val="009E5F9A"/>
    <w:rsid w:val="00A84DF9"/>
    <w:rsid w:val="00AE1B85"/>
    <w:rsid w:val="00C53B7E"/>
    <w:rsid w:val="00C66037"/>
    <w:rsid w:val="00C82A07"/>
    <w:rsid w:val="00D11D6C"/>
    <w:rsid w:val="00D2738B"/>
    <w:rsid w:val="00D433B1"/>
    <w:rsid w:val="00DA1D25"/>
    <w:rsid w:val="00DC575D"/>
    <w:rsid w:val="00DE5444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5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5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2740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2017-02-14T13:52:00Z</dcterms:created>
  <dc:creator>gzubak</dc:creator>
  <cp:lastModifiedBy>Katica Franjić</cp:lastModifiedBy>
  <cp:lastPrinted>2017-02-14T14:04:00Z</cp:lastPrinted>
  <dcterms:modified xmlns:xsi="http://www.w3.org/2001/XMLSchema-instance" xsi:type="dcterms:W3CDTF">2017-02-14T14:05:00Z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