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faf3" w14:paraId="7effaf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D5622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1D5622" w:rsidP="005E3EB7" w:rsidR="001D5622">
      <w:r>
        <w:t xml:space="preserve">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166343" w:rsidRPr="00166343">
        <w:t xml:space="preserve">Trgovački sud u Pazinu, po stečajnom sucu Ivanu Dujiću, po prijedlogu predlagatelja Financijske agencije, RC Rijeka, Podružnica Pula, Giardini 5, radi otvaranja stečajnog postupka nad dužnikom </w:t>
      </w:r>
      <w:r w:rsidR="00E26A2D" w:rsidRPr="00E26A2D">
        <w:t>OLIVA PLUS d.o.o. Pula, Uspon na Kaštel 4, OIB: 47873682194</w:t>
      </w:r>
      <w:r w:rsidR="00166343">
        <w:t xml:space="preserve">, </w:t>
      </w:r>
      <w:r w:rsidR="00E26A2D">
        <w:t>20</w:t>
      </w:r>
      <w:r w:rsidR="0016010D" w:rsidRPr="0016010D">
        <w:t xml:space="preserve">. </w:t>
      </w:r>
      <w:r w:rsidR="00166343">
        <w:t>rujna</w:t>
      </w:r>
      <w:r w:rsidR="0016010D" w:rsidRPr="0016010D">
        <w:t xml:space="preserve"> 2017.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E26A2D" w:rsidRPr="00E26A2D">
        <w:t>OLIVA PLUS d.o.o. Pula, Uspon na Kaštel 4, OIB: 47873682194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 w:rsidR="00166343">
        <w:tab/>
      </w:r>
      <w:r w:rsidR="0016010D" w:rsidRPr="0016010D">
        <w:t>Odbija se zahtjev Financijske agencije za naknadu troška za obavljanje poslova u stečajnom postupku.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16010D">
      <w:pPr>
        <w:jc w:val="both"/>
      </w:pPr>
      <w:r>
        <w:tab/>
      </w:r>
      <w:r w:rsidR="0016010D" w:rsidRPr="0016010D">
        <w:t xml:space="preserve">Financijska agencija (dalje: FINA) podnijela </w:t>
      </w:r>
      <w:r w:rsidR="00F77E04">
        <w:t xml:space="preserve">je </w:t>
      </w:r>
      <w:r w:rsidR="0016010D" w:rsidRPr="0016010D">
        <w:t xml:space="preserve">protiv dužnika prijedlog za otvaranje stečajnog postupka jer je račun dužnika bio u neprekidnoj blokadi više od 120 dana. </w:t>
      </w:r>
    </w:p>
    <w:p w:rsidRDefault="0016010D" w:rsidP="00B428E9" w:rsidR="009D3A52">
      <w:pPr>
        <w:jc w:val="both"/>
      </w:pPr>
      <w:r>
        <w:tab/>
      </w:r>
      <w:r w:rsidR="00E26A2D">
        <w:t>20</w:t>
      </w:r>
      <w:r w:rsidR="00B428E9">
        <w:t xml:space="preserve">. </w:t>
      </w:r>
      <w:r w:rsidR="000466F9">
        <w:t>rujna</w:t>
      </w:r>
      <w:r w:rsidR="00B428E9">
        <w:t xml:space="preserve"> 201</w:t>
      </w:r>
      <w:r w:rsidR="00BC5222"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E26A2D">
        <w:t>05</w:t>
      </w:r>
      <w:r w:rsidR="00B428E9">
        <w:t xml:space="preserve">. </w:t>
      </w:r>
      <w:r w:rsidR="000466F9">
        <w:t>rujna</w:t>
      </w:r>
      <w:r w:rsidR="00BC5222"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točk</w:t>
      </w:r>
      <w:r w:rsidR="005A2FD6">
        <w:t>i</w:t>
      </w:r>
      <w:r w:rsidR="00166343">
        <w:t xml:space="preserve"> </w:t>
      </w:r>
      <w:r>
        <w:t>I izreke.</w:t>
      </w:r>
    </w:p>
    <w:p w:rsidRDefault="00B428E9" w:rsidP="0016010D" w:rsidR="0016010D">
      <w:pPr>
        <w:jc w:val="both"/>
      </w:pPr>
      <w:r>
        <w:tab/>
      </w:r>
      <w:r w:rsidR="0016010D">
        <w:t>Prema odredbi č</w:t>
      </w:r>
      <w:r w:rsidR="00F77E04">
        <w:t>l.</w:t>
      </w:r>
      <w:r w:rsidR="0016010D">
        <w:t xml:space="preserve"> 10. SZ-a u stečajnom postupku na odgovarajući se način primjenjuju pravila parničnoga postupka u postupku pred trgovačkim sudovima.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3. Z</w:t>
      </w:r>
      <w:r w:rsidR="00F77E04">
        <w:t>akona o parničnom postupku (dalje: Z</w:t>
      </w:r>
      <w:r w:rsidR="0016010D">
        <w:t>PP</w:t>
      </w:r>
      <w:r w:rsidR="00F77E04">
        <w:t>)</w:t>
      </w:r>
      <w:r w:rsidR="0016010D">
        <w:t xml:space="preserve">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2. ZPP-a stranka je dužna u zahtjevu određeno navesti troškove za koje traži naknadu.</w:t>
      </w:r>
    </w:p>
    <w:p w:rsidRDefault="00F77E04" w:rsidP="0016010D" w:rsidR="0016010D">
      <w:pPr>
        <w:jc w:val="both"/>
      </w:pPr>
      <w:r>
        <w:tab/>
      </w:r>
      <w:r w:rsidR="0016010D">
        <w:t>Nije sporno da prema odredbi čl</w:t>
      </w:r>
      <w:r>
        <w:t>.</w:t>
      </w:r>
      <w:r w:rsidR="0016010D">
        <w:t xml:space="preserve">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 w:rsidR="0016010D"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</w:t>
      </w:r>
      <w:r>
        <w:t xml:space="preserve">. </w:t>
      </w:r>
      <w:r w:rsidR="0016010D">
        <w:t>164. st</w:t>
      </w:r>
      <w:r>
        <w:t>.</w:t>
      </w:r>
      <w:r w:rsidR="0016010D">
        <w:t xml:space="preserve"> 2. i 3. ZPP-a.</w:t>
      </w:r>
    </w:p>
    <w:p w:rsidRDefault="00F77E04" w:rsidP="00F77E04" w:rsidR="00F77E04">
      <w:pPr>
        <w:jc w:val="both"/>
      </w:pPr>
      <w:r>
        <w:lastRenderedPageBreak/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F77E04" w:rsidP="0016010D" w:rsidR="00B428E9">
      <w:pPr>
        <w:jc w:val="both"/>
      </w:pPr>
      <w:r>
        <w:tab/>
      </w:r>
      <w:r w:rsidR="0016010D"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</w:t>
      </w:r>
      <w:r>
        <w:t>,</w:t>
      </w:r>
      <w:r w:rsidR="0016010D">
        <w:t xml:space="preserve"> primjenom odredba čl</w:t>
      </w:r>
      <w:r>
        <w:t>.</w:t>
      </w:r>
      <w:r w:rsidR="0016010D">
        <w:t xml:space="preserve"> 164. st</w:t>
      </w:r>
      <w:r>
        <w:t>.</w:t>
      </w:r>
      <w:r w:rsidR="0016010D">
        <w:t xml:space="preserve"> 2. ZPP-a </w:t>
      </w:r>
      <w:r>
        <w:t xml:space="preserve">vezano uz čl. 10. SZ-a, odlučeno kao u točki II izreke ovog </w:t>
      </w:r>
      <w:r w:rsidR="0016010D">
        <w:t>rješenj</w:t>
      </w:r>
      <w:r>
        <w:t>a</w:t>
      </w:r>
      <w:r w:rsidR="0016010D">
        <w:t>.</w:t>
      </w:r>
    </w:p>
    <w:p w:rsidRDefault="001D5622" w:rsidP="0016010D" w:rsidR="001D5622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E26A2D">
        <w:t>20</w:t>
      </w:r>
      <w:r>
        <w:t xml:space="preserve">. </w:t>
      </w:r>
      <w:r w:rsidR="00166343">
        <w:t>rujna</w:t>
      </w:r>
      <w:r>
        <w:t xml:space="preserve"> 201</w:t>
      </w:r>
      <w:r w:rsidR="00BC5222">
        <w:t>7</w:t>
      </w:r>
      <w:r>
        <w:t>.</w:t>
      </w:r>
    </w:p>
    <w:p w:rsidRDefault="001D5622" w:rsidP="00B428E9" w:rsidR="001D5622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860C6E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sectPr w:rsidSect="001D5622" w:rsidR="009D3A52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FFA" w:rsidP="005E3EB7" w:rsidR="00ED2FFA">
      <w:r>
        <w:separator/>
      </w:r>
    </w:p>
  </w:endnote>
  <w:endnote w:id="0" w:type="continuationSeparator">
    <w:p w:rsidRDefault="00ED2FFA" w:rsidP="005E3EB7" w:rsidR="00ED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FFA" w:rsidP="005E3EB7" w:rsidR="00ED2FFA">
      <w:r>
        <w:separator/>
      </w:r>
    </w:p>
  </w:footnote>
  <w:footnote w:id="0" w:type="continuationSeparator">
    <w:p w:rsidRDefault="00ED2FFA" w:rsidP="005E3EB7" w:rsidR="00ED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E26A2D" w:rsidRPr="00E26A2D">
      <w:t>Posl.br. 10 St-372/17-7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E26A2D">
      <w:t>372</w:t>
    </w:r>
    <w:r w:rsidR="00BC5222">
      <w:t>/17</w:t>
    </w:r>
    <w:r w:rsidR="00DF28E8">
      <w:t>-</w:t>
    </w:r>
    <w:r w:rsidR="00E26A2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9D8"/>
    <w:rsid w:val="001B627B"/>
    <w:rsid w:val="001D2DCD"/>
    <w:rsid w:val="001D5622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A75E8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2FD6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C4926"/>
    <w:rsid w:val="007C5FC9"/>
    <w:rsid w:val="0080629B"/>
    <w:rsid w:val="00814FDD"/>
    <w:rsid w:val="00841575"/>
    <w:rsid w:val="00843605"/>
    <w:rsid w:val="008539EC"/>
    <w:rsid w:val="00860C6E"/>
    <w:rsid w:val="0087223E"/>
    <w:rsid w:val="00877A7B"/>
    <w:rsid w:val="00880D71"/>
    <w:rsid w:val="008833E8"/>
    <w:rsid w:val="008A11E9"/>
    <w:rsid w:val="009133C7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AB1875"/>
    <w:rsid w:val="00B07C35"/>
    <w:rsid w:val="00B428E9"/>
    <w:rsid w:val="00B849FE"/>
    <w:rsid w:val="00BC5222"/>
    <w:rsid w:val="00BF4D5E"/>
    <w:rsid w:val="00C650F1"/>
    <w:rsid w:val="00CA6A1B"/>
    <w:rsid w:val="00D14604"/>
    <w:rsid w:val="00D643C8"/>
    <w:rsid w:val="00D8137C"/>
    <w:rsid w:val="00D87731"/>
    <w:rsid w:val="00DA19C2"/>
    <w:rsid w:val="00DE4C2D"/>
    <w:rsid w:val="00DF28E8"/>
    <w:rsid w:val="00E12688"/>
    <w:rsid w:val="00E1576B"/>
    <w:rsid w:val="00E26A2D"/>
    <w:rsid w:val="00E40527"/>
    <w:rsid w:val="00EB072E"/>
    <w:rsid w:val="00ED2FFA"/>
    <w:rsid w:val="00F26397"/>
    <w:rsid w:val="00F43166"/>
    <w:rsid w:val="00F44B2D"/>
    <w:rsid w:val="00F77E04"/>
    <w:rsid w:val="00F947B9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C6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C6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C6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C6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C6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C6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C6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C6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44218.53</izvorni_sadrzaj>
    <derivirana_varijabla naziv="DomainObject.Predmet.TrenutnaVrijednost_1">44218.53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Giardini 5,52100 Pula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A2214-3B98-4C2C-BE13-70A5058A3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2889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2017-09-20T12:00:00Z</dcterms:created>
  <dc:creator>Jasmina Matika</dc:creator>
  <cp:lastModifiedBy>Sanja Lakošeljac</cp:lastModifiedBy>
  <dcterms:modified xmlns:xsi="http://www.w3.org/2001/XMLSchema-instance" xsi:type="dcterms:W3CDTF">2017-09-20T12:03:00Z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