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3e39" w14:paraId="e363e39" w:rsidRDefault="00E61DFF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E61DFF">
        <w:t>St-</w:t>
      </w:r>
      <w:proofErr w:type="spellStart"/>
      <w:r w:rsidR="00E61DFF">
        <w:t>4470</w:t>
      </w:r>
      <w:proofErr w:type="spellEnd"/>
      <w:r w:rsidR="00E61DFF">
        <w:t>/</w:t>
      </w:r>
      <w:proofErr w:type="spellStart"/>
      <w:r w:rsidR="00E61DFF">
        <w:t>16</w:t>
      </w:r>
      <w:proofErr w:type="spellEnd"/>
      <w:r w:rsidR="00EF5156">
        <w:t>-</w:t>
      </w:r>
      <w:proofErr w:type="spellStart"/>
      <w:r w:rsidR="00895AEF">
        <w:t>19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2E567C" w:rsidR="002E567C" w:rsidRPr="00932C12">
      <w:pPr>
        <w:jc w:val="both"/>
      </w:pPr>
      <w:r w:rsidRPr="00932C12">
        <w:tab/>
      </w:r>
      <w:r w:rsidR="005B047A" w:rsidRPr="00D649D2">
        <w:t xml:space="preserve">Trgovački sud u Zagrebu po sucu pojedincu Vesni Malenica kao stečajnom sucu u postupku sklapanja </w:t>
      </w:r>
      <w:proofErr w:type="spellStart"/>
      <w:r w:rsidR="005B047A" w:rsidRPr="00D649D2">
        <w:t>predstečajne</w:t>
      </w:r>
      <w:proofErr w:type="spellEnd"/>
      <w:r w:rsidR="005B047A" w:rsidRPr="00D649D2">
        <w:t xml:space="preserve"> nagodbe s dužnikom</w:t>
      </w:r>
      <w:r w:rsidR="005B047A">
        <w:t xml:space="preserve"> 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  <w:r w:rsidRPr="00932C12">
        <w:t xml:space="preserve">, </w:t>
      </w:r>
      <w:r w:rsidR="00895AEF">
        <w:t>3. studenog</w:t>
      </w:r>
      <w:r w:rsidR="00637831">
        <w:t xml:space="preserve"> </w:t>
      </w:r>
      <w:proofErr w:type="spellStart"/>
      <w:r w:rsidR="00637831">
        <w:t>2017</w:t>
      </w:r>
      <w:proofErr w:type="spellEnd"/>
      <w:r w:rsidR="005B047A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5B047A">
        <w:t xml:space="preserve">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EF5156">
        <w:rPr>
          <w:bCs/>
        </w:rPr>
        <w:t>29</w:t>
      </w:r>
      <w:proofErr w:type="spellEnd"/>
      <w:r w:rsidR="00EF5156">
        <w:rPr>
          <w:bCs/>
        </w:rPr>
        <w:t>. studeni</w:t>
      </w:r>
      <w:r w:rsidR="00637831">
        <w:rPr>
          <w:bCs/>
        </w:rPr>
        <w:t xml:space="preserve"> </w:t>
      </w:r>
      <w:proofErr w:type="spellStart"/>
      <w:r w:rsidR="00637831">
        <w:rPr>
          <w:bCs/>
        </w:rPr>
        <w:t>2017</w:t>
      </w:r>
      <w:proofErr w:type="spellEnd"/>
      <w:r w:rsidR="00637831">
        <w:rPr>
          <w:bCs/>
        </w:rPr>
        <w:t xml:space="preserve">. u </w:t>
      </w:r>
      <w:proofErr w:type="spellStart"/>
      <w:r w:rsidR="00EF5156">
        <w:rPr>
          <w:bCs/>
        </w:rPr>
        <w:t>11</w:t>
      </w:r>
      <w:proofErr w:type="spellEnd"/>
      <w:r w:rsidR="00EF5156">
        <w:rPr>
          <w:bCs/>
        </w:rPr>
        <w:t>,</w:t>
      </w:r>
      <w:proofErr w:type="spellStart"/>
      <w:r w:rsidR="00EF5156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5B047A">
        <w:rPr>
          <w:bCs/>
        </w:rPr>
        <w:t xml:space="preserve">Petrinjska 8, soba broj </w:t>
      </w:r>
      <w:proofErr w:type="spellStart"/>
      <w:r w:rsidR="005B047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5B047A">
        <w:t xml:space="preserve">URBANISTIČKI ZAVOD GRADA </w:t>
      </w:r>
      <w:proofErr w:type="spellStart"/>
      <w:r w:rsidR="005B047A">
        <w:t>ZAGREBA</w:t>
      </w:r>
      <w:proofErr w:type="spellEnd"/>
      <w:r w:rsidR="005B047A">
        <w:t xml:space="preserve"> d. o. o., Braće </w:t>
      </w:r>
      <w:proofErr w:type="spellStart"/>
      <w:r w:rsidR="005B047A">
        <w:t>Domany</w:t>
      </w:r>
      <w:proofErr w:type="spellEnd"/>
      <w:r w:rsidR="005B047A">
        <w:t xml:space="preserve"> 4, Zagreb, </w:t>
      </w:r>
      <w:proofErr w:type="spellStart"/>
      <w:r w:rsidR="005B047A">
        <w:t>OIB</w:t>
      </w:r>
      <w:proofErr w:type="spellEnd"/>
      <w:r w:rsidR="005B047A">
        <w:t xml:space="preserve"> </w:t>
      </w:r>
      <w:proofErr w:type="spellStart"/>
      <w:r w:rsidR="005B047A">
        <w:t>69309707892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895AEF">
        <w:rPr>
          <w:b w:val="false"/>
        </w:rPr>
        <w:t>3. studeni</w:t>
      </w:r>
      <w:r w:rsidR="00637831">
        <w:rPr>
          <w:b w:val="false"/>
        </w:rPr>
        <w:t xml:space="preserve"> </w:t>
      </w:r>
      <w:proofErr w:type="spellStart"/>
      <w:r w:rsidR="00637831">
        <w:rPr>
          <w:b w:val="false"/>
        </w:rPr>
        <w:t>2017</w:t>
      </w:r>
      <w:proofErr w:type="spellEnd"/>
      <w:r w:rsidR="00637831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123169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123169" w:rsidP="00AB7A2F" w:rsidR="00123169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123169" w:rsidP="00995CE9" w:rsidR="0012316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6DFF" w:rsidR="00F16DFF">
      <w:r>
        <w:separator/>
      </w:r>
    </w:p>
  </w:endnote>
  <w:endnote w:id="0" w:type="continuationSeparator">
    <w:p w:rsidRDefault="00F16DFF" w:rsidR="00F1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6DFF" w:rsidR="00F16DFF">
      <w:r>
        <w:separator/>
      </w:r>
    </w:p>
  </w:footnote>
  <w:footnote w:id="0" w:type="continuationSeparator">
    <w:p w:rsidRDefault="00F16DFF" w:rsidR="00F16D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23169"/>
    <w:rsid w:val="00170F99"/>
    <w:rsid w:val="0017499E"/>
    <w:rsid w:val="001A348D"/>
    <w:rsid w:val="002D0EC4"/>
    <w:rsid w:val="002E567C"/>
    <w:rsid w:val="003745F1"/>
    <w:rsid w:val="00382F3A"/>
    <w:rsid w:val="00414A95"/>
    <w:rsid w:val="00491023"/>
    <w:rsid w:val="00493AF4"/>
    <w:rsid w:val="005B047A"/>
    <w:rsid w:val="005D051A"/>
    <w:rsid w:val="00637831"/>
    <w:rsid w:val="006939A6"/>
    <w:rsid w:val="006B0FBA"/>
    <w:rsid w:val="00737CA6"/>
    <w:rsid w:val="00837028"/>
    <w:rsid w:val="00871507"/>
    <w:rsid w:val="00895AEF"/>
    <w:rsid w:val="008F5B6C"/>
    <w:rsid w:val="009173B5"/>
    <w:rsid w:val="0095612C"/>
    <w:rsid w:val="00AA3B03"/>
    <w:rsid w:val="00B034A7"/>
    <w:rsid w:val="00B31D1E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61DFF"/>
    <w:rsid w:val="00E8743F"/>
    <w:rsid w:val="00EF5156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1DF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1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1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1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1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E61D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1DF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3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1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1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1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1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4470</izvorni_sadrzaj>
    <derivirana_varijabla naziv="DomainObject.Predmet.Broj_1">4470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St-4470/2016</izvorni_sadrzaj>
    <derivirana_varijabla naziv="DomainObject.Predmet.OznakaBroj_1">St-4470/2016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URBANISTIČKI ZAVOD GRADA ZAGREBA d.o.o. zastupanog po punomoćniku Katarina Šošić</izvorni_sadrzaj>
    <derivirana_varijabla naziv="DomainObject.Predmet.ProtustrankaFormated_1">  URBANISTIČKI ZAVOD GRADA ZAGREBA d.o.o. zastupanog po punomoćniku Katarina Šošić</derivirana_varijabla>
  </DomainObject.Predmet.ProtustrankaFormated>
  <DomainObject.Predmet.ProtustrankaFormatedOIB>
    <izvorni_sadrzaj>  URBANISTIČKI ZAVOD GRADA ZAGREBA d.o.o., OIB 69309707892 zastupanog po punomoćniku Katarina Šošić</izvorni_sadrzaj>
    <derivirana_varijabla naziv="DomainObject.Predmet.ProtustrankaFormatedOIB_1">  URBANISTIČKI ZAVOD GRADA ZAGREBA d.o.o., OIB 69309707892 zastupanog po punomoćniku Katarina Šošić</derivirana_varijabla>
  </DomainObject.Predmet.ProtustrankaFormatedOIB>
  <DomainObject.Predmet.ProtustrankaFormatedWithAdress>
    <izvorni_sadrzaj> URBANISTIČKI ZAVOD GRADA ZAGREBA d.o.o., Ulica braće Domany 4, 10000 Zagreb zastupanog po punomoćniku Katarina Šošić</izvorni_sadrzaj>
    <derivirana_varijabla naziv="DomainObject.Predmet.ProtustrankaFormatedWithAdress_1"> URBANISTIČKI ZAVOD GRADA ZAGREBA d.o.o., Ulica braće Domany 4, 10000 Zagreb zastupanog po punomoćniku Katarina Šošić</derivirana_varijabla>
  </DomainObject.Predmet.ProtustrankaFormatedWithAdress>
  <DomainObject.Predmet.ProtustrankaFormatedWithAdressOIB>
    <izvorni_sadrzaj> URBANISTIČKI ZAVOD GRADA ZAGREBA d.o.o., OIB 69309707892, Ulica braće Domany 4, 10000 Zagreb zastupanog po punomoćniku Katarina Šošić</izvorni_sadrzaj>
    <derivirana_varijabla naziv="DomainObject.Predmet.ProtustrankaFormatedWithAdressOIB_1"> URBANISTIČKI ZAVOD GRADA ZAGREBA d.o.o., OIB 69309707892, Ulica braće Domany 4, 10000 Zagreb zastupanog po punomoćniku Katarina Šošić</derivirana_varijabla>
  </DomainObject.Predmet.ProtustrankaFormatedWithAdressOIB>
  <DomainObject.Predmet.ProtustrankaWithAdress>
    <izvorni_sadrzaj>URBANISTIČKI ZAVOD GRADA ZAGREBA d.o.o. Ulica braće Domany 4, 10000 Zagreb</izvorni_sadrzaj>
    <derivirana_varijabla naziv="DomainObject.Predmet.ProtustrankaWithAdress_1">URBANISTIČKI ZAVOD GRADA ZAGREBA d.o.o. Ulica braće Domany 4, 10000 Zagreb</derivirana_varijabla>
  </DomainObject.Predmet.ProtustrankaWithAdress>
  <DomainObject.Predmet.ProtustrankaWithAdressOIB>
    <izvorni_sadrzaj>URBANISTIČKI ZAVOD GRADA ZAGREBA d.o.o., OIB 69309707892, Ulica braće Domany 4, 10000 Zagreb</izvorni_sadrzaj>
    <derivirana_varijabla naziv="DomainObject.Predmet.ProtustrankaWithAdressOIB_1">URBANISTIČKI ZAVOD GRADA ZAGREBA d.o.o., OIB 69309707892, Ulica braće Domany 4, 10000 Zagreb</derivirana_varijabla>
  </DomainObject.Predmet.ProtustrankaWithAdressOIB>
  <DomainObject.Predmet.ProtustrankaNazivFormated>
    <izvorni_sadrzaj>URBANISTIČKI ZAVOD GRADA ZAGREBA d.o.o.</izvorni_sadrzaj>
    <derivirana_varijabla naziv="DomainObject.Predmet.ProtustrankaNazivFormated_1">URBANISTIČKI ZAVOD GRADA ZAGREBA d.o.o.</derivirana_varijabla>
  </DomainObject.Predmet.ProtustrankaNazivFormated>
  <DomainObject.Predmet.ProtustrankaNazivFormatedOIB>
    <izvorni_sadrzaj>URBANISTIČKI ZAVOD GRADA ZAGREBA d.o.o., OIB 69309707892</izvorni_sadrzaj>
    <derivirana_varijabla naziv="DomainObject.Predmet.ProtustrankaNazivFormatedOIB_1">URBANISTIČKI ZAVOD GRADA ZAGREBA d.o.o., OIB 69309707892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URBANISTIČKI ZAVOD GRADA ZAGREBA d.o.o.</izvorni_sadrzaj>
    <derivirana_varijabla naziv="DomainObject.Predmet.StrankaFormated_1">  URBANISTIČKI ZAVOD GRADA ZAGREBA d.o.o.</derivirana_varijabla>
  </DomainObject.Predmet.StrankaFormated>
  <DomainObject.Predmet.StrankaFormatedOIB>
    <izvorni_sadrzaj>  URBANISTIČKI ZAVOD GRADA ZAGREBA d.o.o., OIB 69309707892</izvorni_sadrzaj>
    <derivirana_varijabla naziv="DomainObject.Predmet.StrankaFormatedOIB_1">  URBANISTIČKI ZAVOD GRADA ZAGREBA d.o.o., OIB 69309707892</derivirana_varijabla>
  </DomainObject.Predmet.StrankaFormatedOIB>
  <DomainObject.Predmet.StrankaFormatedWithAdress>
    <izvorni_sadrzaj> URBANISTIČKI ZAVOD GRADA ZAGREBA d.o.o., Ulica braće Domany 4, 10000 Zagreb</izvorni_sadrzaj>
    <derivirana_varijabla naziv="DomainObject.Predmet.StrankaFormatedWithAdress_1"> URBANISTIČKI ZAVOD GRADA ZAGREBA d.o.o., Ulica braće Domany 4, 10000 Zagreb</derivirana_varijabla>
  </DomainObject.Predmet.StrankaFormatedWithAdress>
  <DomainObject.Predmet.StrankaFormatedWithAdressOIB>
    <izvorni_sadrzaj> URBANISTIČKI ZAVOD GRADA ZAGREBA d.o.o., OIB 69309707892, Ulica braće Domany 4, 10000 Zagreb</izvorni_sadrzaj>
    <derivirana_varijabla naziv="DomainObject.Predmet.StrankaFormatedWithAdressOIB_1"> URBANISTIČKI ZAVOD GRADA ZAGREBA d.o.o., OIB 69309707892, Ulica braće Domany 4, 10000 Zagreb</derivirana_varijabla>
  </DomainObject.Predmet.StrankaFormatedWithAdressOIB>
  <DomainObject.Predmet.StrankaWithAdress>
    <izvorni_sadrzaj>URBANISTIČKI ZAVOD GRADA ZAGREBA d.o.o. Ulica braće Domany 4,10000 Zagreb</izvorni_sadrzaj>
    <derivirana_varijabla naziv="DomainObject.Predmet.StrankaWithAdress_1">URBANISTIČKI ZAVOD GRADA ZAGREBA d.o.o. Ulica braće Domany 4,10000 Zagreb</derivirana_varijabla>
  </DomainObject.Predmet.StrankaWithAdress>
  <DomainObject.Predmet.StrankaWithAdressOIB>
    <izvorni_sadrzaj>URBANISTIČKI ZAVOD GRADA ZAGREBA d.o.o., OIB 69309707892, Ulica braće Domany 4,10000 Zagreb</izvorni_sadrzaj>
    <derivirana_varijabla naziv="DomainObject.Predmet.StrankaWithAdressOIB_1">URBANISTIČKI ZAVOD GRADA ZAGREBA d.o.o., OIB 69309707892, Ulica braće Domany 4,10000 Zagreb</derivirana_varijabla>
  </DomainObject.Predmet.StrankaWithAdressOIB>
  <DomainObject.Predmet.StrankaNazivFormated>
    <izvorni_sadrzaj>URBANISTIČKI ZAVOD GRADA ZAGREBA d.o.o.</izvorni_sadrzaj>
    <derivirana_varijabla naziv="DomainObject.Predmet.StrankaNazivFormated_1">URBANISTIČKI ZAVOD GRADA ZAGREBA d.o.o.</derivirana_varijabla>
  </DomainObject.Predmet.StrankaNazivFormated>
  <DomainObject.Predmet.StrankaNazivFormatedOIB>
    <izvorni_sadrzaj>URBANISTIČKI ZAVOD GRADA ZAGREBA d.o.o., OIB 69309707892</izvorni_sadrzaj>
    <derivirana_varijabla naziv="DomainObject.Predmet.StrankaNazivFormatedOIB_1">URBANISTIČKI ZAVOD GRADA ZAGREBA d.o.o., OIB 69309707892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URBANISTIČKI ZAVOD GRADA ZAGREBA d.o.o.</item>
    </izvorni_sadrzaj>
    <derivirana_varijabla naziv="DomainObject.Predmet.StrankaListFormated_1">
      <item>URBANISTIČKI ZAVOD GRADA ZAGREBA d.o.o.</item>
    </derivirana_varijabla>
  </DomainObject.Predmet.StrankaListFormated>
  <DomainObject.Predmet.StrankaListFormatedOIB>
    <izvorni_sadrzaj>
      <item>URBANISTIČKI ZAVOD GRADA ZAGREBA d.o.o., OIB 69309707892</item>
    </izvorni_sadrzaj>
    <derivirana_varijabla naziv="DomainObject.Predmet.StrankaListFormatedOIB_1">
      <item>URBANISTIČKI ZAVOD GRADA ZAGREBA d.o.o., OIB 69309707892</item>
    </derivirana_varijabla>
  </DomainObject.Predmet.StrankaListFormatedOIB>
  <DomainObject.Predmet.StrankaListFormatedWithAdress>
    <izvorni_sadrzaj>
      <item>URBANISTIČKI ZAVOD GRADA ZAGREBA d.o.o., Ulica braće Domany 4, 10000 Zagreb</item>
    </izvorni_sadrzaj>
    <derivirana_varijabla naziv="DomainObject.Predmet.StrankaListFormatedWithAdress_1">
      <item>URBANISTIČKI ZAVOD GRADA ZAGREBA d.o.o., Ulica braće Domany 4, 10000 Zagreb</item>
    </derivirana_varijabla>
  </DomainObject.Predmet.StrankaListFormatedWithAdress>
  <DomainObject.Predmet.StrankaListFormatedWithAdressOIB>
    <izvorni_sadrzaj>
      <item>URBANISTIČKI ZAVOD GRADA ZAGREBA d.o.o., OIB 69309707892, Ulica braće Domany 4, 10000 Zagreb</item>
    </izvorni_sadrzaj>
    <derivirana_varijabla naziv="DomainObject.Predmet.StrankaListFormatedWithAdressOIB_1">
      <item>URBANISTIČKI ZAVOD GRADA ZAGREBA d.o.o., OIB 69309707892, Ulica braće Domany 4, 10000 Zagreb</item>
    </derivirana_varijabla>
  </DomainObject.Predmet.StrankaListFormatedWithAdressOIB>
  <DomainObject.Predmet.StrankaListNazivFormated>
    <izvorni_sadrzaj>
      <item>URBANISTIČKI ZAVOD GRADA ZAGREBA d.o.o.</item>
    </izvorni_sadrzaj>
    <derivirana_varijabla naziv="DomainObject.Predmet.StrankaListNazivFormated_1">
      <item>URBANISTIČKI ZAVOD GRADA ZAGREBA d.o.o.</item>
    </derivirana_varijabla>
  </DomainObject.Predmet.StrankaListNazivFormated>
  <DomainObject.Predmet.StrankaListNazivFormatedOIB>
    <izvorni_sadrzaj>
      <item>URBANISTIČKI ZAVOD GRADA ZAGREBA d.o.o., OIB 69309707892</item>
    </izvorni_sadrzaj>
    <derivirana_varijabla naziv="DomainObject.Predmet.StrankaListNazivFormatedOIB_1">
      <item>URBANISTIČKI ZAVOD GRADA ZAGREBA d.o.o., OIB 69309707892</item>
    </derivirana_varijabla>
  </DomainObject.Predmet.StrankaListNazivFormatedOIB>
  <DomainObject.Predmet.ProtuStrankaListFormated>
    <izvorni_sadrzaj>
      <item>URBANISTIČKI ZAVOD GRADA ZAGREBA d.o.o. zastupanog po punomoćniku Katarina Šošić</item>
    </izvorni_sadrzaj>
    <derivirana_varijabla naziv="DomainObject.Predmet.ProtuStrankaListFormated_1">
      <item>URBANISTIČKI ZAVOD GRADA ZAGREBA d.o.o. zastupanog po punomoćniku Katarina Šošić</item>
    </derivirana_varijabla>
  </DomainObject.Predmet.ProtuStrankaListFormated>
  <DomainObject.Predmet.ProtuStrankaListFormatedOIB>
    <izvorni_sadrzaj>
      <item>URBANISTIČKI ZAVOD GRADA ZAGREBA d.o.o., OIB 69309707892 zastupanog po punomoćniku Katarina Šošić</item>
    </izvorni_sadrzaj>
    <derivirana_varijabla naziv="DomainObject.Predmet.ProtuStrankaListFormatedOIB_1">
      <item>URBANISTIČKI ZAVOD GRADA ZAGREBA d.o.o., OIB 69309707892 zastupanog po punomoćniku Katarina Šošić</item>
    </derivirana_varijabla>
  </DomainObject.Predmet.ProtuStrankaListFormatedOIB>
  <DomainObject.Predmet.ProtuStrankaListFormatedWithAdress>
    <izvorni_sadrzaj>
      <item>URBANISTIČKI ZAVOD GRADA ZAGREBA d.o.o., Ulica braće Domany 4, 10000 Zagreb zastupanog po punomoćniku Katarina Šošić</item>
    </izvorni_sadrzaj>
    <derivirana_varijabla naziv="DomainObject.Predmet.ProtuStrankaListFormatedWithAdress_1">
      <item>URBANISTIČKI ZAVOD GRADA ZAGREBA d.o.o., Ulica braće Domany 4, 10000 Zagreb zastupanog po punomoćniku Katarina Šošić</item>
    </derivirana_varijabla>
  </DomainObject.Predmet.ProtuStrankaListFormatedWithAdress>
  <DomainObject.Predmet.ProtuStrankaListFormatedWithAdressOIB>
    <izvorni_sadrzaj>
      <item>URBANISTIČKI ZAVOD GRADA ZAGREBA d.o.o., OIB 69309707892, Ulica braće Domany 4, 10000 Zagreb zastupanog po punomoćniku Katarina Šošić</item>
    </izvorni_sadrzaj>
    <derivirana_varijabla naziv="DomainObject.Predmet.ProtuStrankaListFormatedWithAdressOIB_1">
      <item>URBANISTIČKI ZAVOD GRADA ZAGREBA d.o.o., OIB 69309707892, Ulica braće Domany 4, 10000 Zagreb zastupanog po punomoćniku Katarina Šošić</item>
    </derivirana_varijabla>
  </DomainObject.Predmet.ProtuStrankaListFormatedWithAdressOIB>
  <DomainObject.Predmet.ProtuStrankaListNazivFormated>
    <izvorni_sadrzaj>
      <item>URBANISTIČKI ZAVOD GRADA ZAGREBA d.o.o.</item>
    </izvorni_sadrzaj>
    <derivirana_varijabla naziv="DomainObject.Predmet.ProtuStrankaListNazivFormated_1">
      <item>URBANISTIČKI ZAVOD GRADA ZAGREBA d.o.o.</item>
    </derivirana_varijabla>
  </DomainObject.Predmet.ProtuStrankaListNazivFormated>
  <DomainObject.Predmet.ProtuStrankaListNazivFormatedOIB>
    <izvorni_sadrzaj>
      <item>URBANISTIČKI ZAVOD GRADA ZAGREBA d.o.o., OIB 69309707892</item>
    </izvorni_sadrzaj>
    <derivirana_varijabla naziv="DomainObject.Predmet.ProtuStrankaListNazivFormatedOIB_1">
      <item>URBANISTIČKI ZAVOD GRADA ZAGREBA d.o.o., OIB 69309707892</item>
    </derivirana_varijabla>
  </DomainObject.Predmet.ProtuStrankaListNazivFormatedOIB>
  <DomainObject.Predmet.OstaliListFormated>
    <izvorni_sadrzaj>
      <item>Katarina Šošić punomoćnik sudionika u postupku URBANISTIČKI ZAVOD GRADA ZAGREBA d.o.o.</item>
    </izvorni_sadrzaj>
    <derivirana_varijabla naziv="DomainObject.Predmet.OstaliListFormated_1">
      <item>Katarina Šošić punomoćnik sudionika u postupku URBANISTIČKI ZAVOD GRADA ZAGREBA d.o.o.</item>
    </derivirana_varijabla>
  </DomainObject.Predmet.OstaliListFormated>
  <DomainObject.Predmet.OstaliListFormatedOIB>
    <izvorni_sadrzaj>
      <item>Katarina Šošić punomoćnik sudionika u postupku URBANISTIČKI ZAVOD GRADA ZAGREBA d.o.o.</item>
    </izvorni_sadrzaj>
    <derivirana_varijabla naziv="DomainObject.Predmet.OstaliListFormatedOIB_1">
      <item>Katarina Šošić punomoćnik sudionika u postupku URBANISTIČKI ZAVOD GRADA ZAGREBA d.o.o.</item>
    </derivirana_varijabla>
  </DomainObject.Predmet.OstaliListFormatedOIB>
  <DomainObject.Predmet.OstaliListFormatedWithAdress>
    <izvorni_sadrzaj>
      <item>Katarina Šošić, Kninski trg 15, 10000 Zagreb punomoćnik sudionika u postupku URBANISTIČKI ZAVOD GRADA ZAGREBA d.o.o.</item>
    </izvorni_sadrzaj>
    <derivirana_varijabla naziv="DomainObject.Predmet.OstaliListFormatedWithAdress_1">
      <item>Katarina Šošić, Kninski trg 15, 10000 Zagreb punomoćnik sudionika u postupku URBANISTIČKI ZAVOD GRADA ZAGREBA d.o.o.</item>
    </derivirana_varijabla>
  </DomainObject.Predmet.OstaliListFormatedWithAdress>
  <DomainObject.Predmet.OstaliListFormatedWithAdressOIB>
    <izvorni_sadrzaj>
      <item>Katarina Šošić, Kninski trg 15, 10000 Zagreb punomoćnik sudionika u postupku URBANISTIČKI ZAVOD GRADA ZAGREBA d.o.o.</item>
    </izvorni_sadrzaj>
    <derivirana_varijabla naziv="DomainObject.Predmet.OstaliListFormatedWithAdressOIB_1">
      <item>Katarina Šošić, Kninski trg 15, 10000 Zagreb punomoćnik sudionika u postupku URBANISTIČKI ZAVOD GRADA ZAGREBA d.o.o.</item>
    </derivirana_varijabla>
  </DomainObject.Predmet.OstaliListFormatedWithAdressOIB>
  <DomainObject.Predmet.OstaliListNazivFormated>
    <izvorni_sadrzaj>
      <item>Katarina Šošić</item>
    </izvorni_sadrzaj>
    <derivirana_varijabla naziv="DomainObject.Predmet.OstaliListNazivFormated_1">
      <item>Katarina Šošić</item>
    </derivirana_varijabla>
  </DomainObject.Predmet.OstaliListNazivFormated>
  <DomainObject.Predmet.OstaliListNazivFormatedOIB>
    <izvorni_sadrzaj>
      <item>Katarina Šošić</item>
    </izvorni_sadrzaj>
    <derivirana_varijabla naziv="DomainObject.Predmet.OstaliListNazivFormatedOIB_1">
      <item>Katarina Šošić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URBANISTIČKI ZAVOD GRADA ZAGREBA d.o.o.</izvorni_sadrzaj>
    <derivirana_varijabla naziv="DomainObject.Predmet.StrankaIDrugi_1">URBANISTIČKI ZAVOD GRADA ZAGREBA d.o.o.</derivirana_varijabla>
  </DomainObject.Predmet.StrankaIDrugi>
  <DomainObject.Predmet.ProtustrankaIDrugi>
    <izvorni_sadrzaj>URBANISTIČKI ZAVOD GRADA ZAGREBA d.o.o.</izvorni_sadrzaj>
    <derivirana_varijabla naziv="DomainObject.Predmet.ProtustrankaIDrugi_1">URBANISTIČKI ZAVOD GRADA ZAGREBA d.o.o.</derivirana_varijabla>
  </DomainObject.Predmet.ProtustrankaIDrugi>
  <DomainObject.Predmet.StrankaIDrugiAdressOIB>
    <izvorni_sadrzaj>URBANISTIČKI ZAVOD GRADA ZAGREBA d.o.o., OIB 69309707892, Ulica braće Domany 4, 10000 Zagreb</izvorni_sadrzaj>
    <derivirana_varijabla naziv="DomainObject.Predmet.StrankaIDrugiAdressOIB_1">URBANISTIČKI ZAVOD GRADA ZAGREBA d.o.o., OIB 69309707892, Ulica braće Domany 4, 10000 Zagreb</derivirana_varijabla>
  </DomainObject.Predmet.StrankaIDrugiAdressOIB>
  <DomainObject.Predmet.ProtustrankaIDrugiAdressOIB>
    <izvorni_sadrzaj>URBANISTIČKI ZAVOD GRADA ZAGREBA d.o.o., OIB 69309707892, Ulica braće Domany 4, 10000 Zagreb</izvorni_sadrzaj>
    <derivirana_varijabla naziv="DomainObject.Predmet.ProtustrankaIDrugiAdressOIB_1">URBANISTIČKI ZAVOD GRADA ZAGREBA d.o.o., OIB 69309707892, Ulica braće Domany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URBANISTIČKI ZAVOD GRADA ZAGREBA d.o.o.</item>
      <item>URBANISTIČKI ZAVOD GRADA ZAGREBA d.o.o.</item>
      <item>Katarina Šošić</item>
    </izvorni_sadrzaj>
    <derivirana_varijabla naziv="DomainObject.Predmet.SudioniciListNaziv_1">
      <item>URBANISTIČKI ZAVOD GRADA ZAGREBA d.o.o.</item>
      <item>URBANISTIČKI ZAVOD GRADA ZAGREBA d.o.o.</item>
      <item>Katarina Šošić</item>
    </derivirana_varijabla>
  </DomainObject.Predmet.SudioniciListNaziv>
  <DomainObject.Predmet.SudioniciListAdressOIB>
    <izvorni_sadrzaj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izvorni_sadrzaj>
    <derivirana_varijabla naziv="DomainObject.Predmet.SudioniciListAdressOIB_1">
      <item>URBANISTIČKI ZAVOD GRADA ZAGREBA d.o.o., OIB 69309707892, Ulica braće Domany 4,10000 Zagreb</item>
      <item>URBANISTIČKI ZAVOD GRADA ZAGREBA d.o.o., OIB 69309707892, Ulica braće Domany 4,10000 Zagreb</item>
      <item>Katarina Šošić, Kninski trg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69309707892</item>
      <item>, OIB 69309707892</item>
      <item>, OIB null</item>
    </izvorni_sadrzaj>
    <derivirana_varijabla naziv="DomainObject.Predmet.SudioniciListNazivOIB_1">
      <item>, OIB 69309707892</item>
      <item>, OIB 69309707892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755</properties:Characters>
  <properties:Lines>32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2017-11-03T14:18:00Z</dcterms:created>
  <dc:creator>ksvajger</dc:creator>
  <cp:lastModifiedBy>Kristina Švajger</cp:lastModifiedBy>
  <cp:lastPrinted>2017-11-03T14:24:00Z</cp:lastPrinted>
  <dcterms:modified xmlns:xsi="http://www.w3.org/2001/XMLSchema-instance" xsi:type="dcterms:W3CDTF">2017-11-03T14:24:00Z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