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d8b6" w14:paraId="4afd8b6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8D3760">
        <w:rPr>
          <w:rFonts w:hAnsi="Times New Roman" w:ascii="Times New Roman"/>
          <w:szCs w:val="24"/>
        </w:rPr>
        <w:t>6734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8D3760">
        <w:rPr>
          <w:rFonts w:hAnsi="Times New Roman" w:ascii="Times New Roman"/>
          <w:szCs w:val="24"/>
        </w:rPr>
        <w:t>KOVINOPRIMAT d.o.o. Zagreb, dr. Milana Rojca 9, OIB:33912545326, MBS:080715588</w:t>
      </w:r>
      <w:r w:rsidR="00C132D0">
        <w:rPr>
          <w:rFonts w:hAnsi="Times New Roman" w:ascii="Times New Roman"/>
          <w:szCs w:val="24"/>
        </w:rPr>
        <w:t>,</w:t>
      </w:r>
      <w:r w:rsidR="00294622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D829F8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 xml:space="preserve">9.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8D3760">
        <w:rPr>
          <w:rFonts w:hAnsi="Times New Roman" w:ascii="Times New Roman"/>
          <w:szCs w:val="24"/>
        </w:rPr>
        <w:t>KOVINOPRIMAT d.o.o. Zagreb, dr. Milana Rojca 9, OIB:33912545326, MBS:080715588</w:t>
      </w:r>
      <w:r w:rsidR="00827367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</w:t>
      </w:r>
      <w:r w:rsidR="008A4A8D">
        <w:rPr>
          <w:rFonts w:hAnsi="Times New Roman" w:ascii="Times New Roman"/>
          <w:szCs w:val="24"/>
        </w:rPr>
        <w:t xml:space="preserve"> </w:t>
      </w:r>
      <w:r w:rsidR="00BB5FB8">
        <w:rPr>
          <w:rFonts w:hAnsi="Times New Roman" w:ascii="Times New Roman"/>
          <w:szCs w:val="24"/>
        </w:rPr>
        <w:t>0</w:t>
      </w:r>
      <w:r w:rsidR="002C30DF">
        <w:rPr>
          <w:rFonts w:hAnsi="Times New Roman" w:ascii="Times New Roman"/>
          <w:szCs w:val="24"/>
          <w:shd w:themeFill="background1" w:fill="FFFFFF" w:color="auto" w:val="clear"/>
        </w:rPr>
        <w:t>9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242276">
        <w:rPr>
          <w:rFonts w:hAnsi="Times New Roman" w:ascii="Times New Roman"/>
          <w:szCs w:val="24"/>
          <w:shd w:themeFill="background1" w:fill="FFFFFF" w:color="auto" w:val="clear"/>
        </w:rPr>
        <w:t>13.15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242276" w:rsidR="00242276" w:rsidRPr="00242276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242276" w:rsidRPr="00242276">
        <w:rPr>
          <w:rFonts w:hAnsi="Times New Roman" w:ascii="Times New Roman"/>
        </w:rPr>
        <w:t>SNJEŽANA HOPP</w:t>
      </w:r>
    </w:p>
    <w:p w:rsidRDefault="00242276" w:rsidP="00242276" w:rsidR="00242276">
      <w:pPr>
        <w:pStyle w:val="Odlomakpopisa"/>
      </w:pPr>
      <w:r w:rsidRPr="00242276">
        <w:rPr>
          <w:rFonts w:hAnsi="Times New Roman" w:ascii="Times New Roman"/>
        </w:rPr>
        <w:t>Daruvar, Antuna Matije Reljkovića 77, OIB:00950074200</w:t>
      </w:r>
    </w:p>
    <w:p w:rsidRDefault="005429C8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017213" w:rsidR="008D3760">
      <w:pPr>
        <w:ind w:firstLine="708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D3760">
        <w:rPr>
          <w:rFonts w:hAnsi="Times New Roman" w:ascii="Times New Roman"/>
          <w:szCs w:val="24"/>
        </w:rPr>
        <w:t>KOVINOPRIMAT d.o.o. Zagreb, dr. Milana Rojca 9, OIB:33912545326, MBS:080715588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47E80" w:rsidR="00047E80">
      <w:pPr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047E80">
        <w:rPr>
          <w:rFonts w:hAnsi="Times New Roman" w:ascii="Times New Roman"/>
          <w:szCs w:val="24"/>
          <w:lang w:val="hr-HR"/>
        </w:rPr>
        <w:t>20</w:t>
      </w:r>
      <w:r w:rsidR="00B70E1C">
        <w:rPr>
          <w:rFonts w:hAnsi="Times New Roman" w:ascii="Times New Roman"/>
          <w:szCs w:val="24"/>
          <w:lang w:val="hr-HR"/>
        </w:rPr>
        <w:t xml:space="preserve">. 11.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047E80">
        <w:rPr>
          <w:rFonts w:hAnsi="Times New Roman" w:ascii="Times New Roman"/>
          <w:szCs w:val="24"/>
        </w:rPr>
        <w:t>KOVINOPRIMAT d.o.o. Zagreb, dr. Milana Rojca 9, OIB:33912545326, MBS:080715588.</w:t>
      </w:r>
    </w:p>
    <w:p w:rsidRDefault="00A27699" w:rsidP="00047E80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B70E1C">
        <w:rPr>
          <w:rFonts w:hAnsi="Times New Roman" w:ascii="Times New Roman"/>
          <w:szCs w:val="24"/>
          <w:lang w:val="hr-HR"/>
        </w:rPr>
        <w:t>19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04E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F04E32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047E80">
        <w:rPr>
          <w:rFonts w:hAnsi="Times New Roman" w:ascii="Times New Roman"/>
          <w:szCs w:val="24"/>
          <w:lang w:val="hr-HR"/>
        </w:rPr>
        <w:t>6.539,05</w:t>
      </w:r>
      <w:r w:rsidR="0056047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047E80">
        <w:rPr>
          <w:rFonts w:hAnsi="Times New Roman" w:ascii="Times New Roman"/>
          <w:szCs w:val="24"/>
          <w:lang w:val="hr-HR"/>
        </w:rPr>
        <w:t>693</w:t>
      </w:r>
      <w:r w:rsidR="00EF5D4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C751C7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04E32">
        <w:rPr>
          <w:rFonts w:hAnsi="Times New Roman" w:ascii="Times New Roman"/>
          <w:szCs w:val="24"/>
          <w:lang w:val="hr-HR"/>
        </w:rPr>
        <w:t>0</w:t>
      </w:r>
      <w:r w:rsidR="002C30DF">
        <w:rPr>
          <w:rFonts w:hAnsi="Times New Roman" w:ascii="Times New Roman"/>
          <w:szCs w:val="24"/>
          <w:lang w:val="hr-HR"/>
        </w:rPr>
        <w:t>9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8A226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A226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A226B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A226B" w:rsidP="008A226B" w:rsidR="008A226B" w:rsidRPr="008A226B">
      <w:pPr>
        <w:jc w:val="right"/>
        <w:rPr>
          <w:rFonts w:hAnsi="Times New Roman" w:ascii="Times New Roman"/>
        </w:rPr>
      </w:pPr>
      <w:r w:rsidRPr="008A226B">
        <w:rPr>
          <w:rFonts w:hAnsi="Times New Roman" w:ascii="Times New Roman"/>
        </w:rPr>
        <w:t>Za točnost otpravka</w:t>
      </w:r>
    </w:p>
    <w:p w:rsidRDefault="008A226B" w:rsidP="008A226B" w:rsidR="008A226B" w:rsidRPr="008A226B">
      <w:pPr>
        <w:jc w:val="right"/>
        <w:rPr>
          <w:rFonts w:hAnsi="Times New Roman" w:ascii="Times New Roman"/>
        </w:rPr>
      </w:pPr>
      <w:r w:rsidRPr="008A226B">
        <w:rPr>
          <w:rFonts w:hAnsi="Times New Roman" w:ascii="Times New Roman"/>
        </w:rPr>
        <w:t>ovlašteni službenik:</w:t>
      </w:r>
    </w:p>
    <w:p w:rsidRDefault="008A226B" w:rsidP="008A226B" w:rsidR="008A226B" w:rsidRPr="008A226B">
      <w:pPr>
        <w:ind w:firstLine="708" w:left="6372"/>
        <w:jc w:val="right"/>
        <w:rPr>
          <w:rFonts w:hAnsi="Times New Roman" w:ascii="Times New Roman"/>
        </w:rPr>
      </w:pPr>
      <w:r w:rsidRPr="008A226B">
        <w:rPr>
          <w:rFonts w:hAnsi="Times New Roman" w:ascii="Times New Roman"/>
        </w:rPr>
        <w:t xml:space="preserve"> Željka Rončević</w:t>
      </w:r>
    </w:p>
    <w:p w:rsidRDefault="008A226B" w:rsidP="008A226B" w:rsidR="001E246B" w:rsidRPr="008A226B">
      <w:pPr>
        <w:jc w:val="right"/>
        <w:rPr>
          <w:rFonts w:hAnsi="Times New Roman" w:ascii="Times New Roman"/>
          <w:szCs w:val="24"/>
        </w:rPr>
      </w:pPr>
    </w:p>
    <w:p w:rsidRDefault="008A226B" w:rsidR="008A226B" w:rsidRPr="008A226B">
      <w:pPr>
        <w:jc w:val="right"/>
        <w:rPr>
          <w:rFonts w:hAnsi="Times New Roman" w:ascii="Times New Roman"/>
          <w:szCs w:val="24"/>
        </w:rPr>
      </w:pPr>
    </w:p>
    <w:sectPr w:rsidSect="00341B62" w:rsidR="008A226B" w:rsidRPr="008A226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A226B" w:rsidRPr="008A226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047E80">
          <w:rPr>
            <w:rFonts w:hAnsi="Times New Roman" w:ascii="Times New Roman"/>
          </w:rPr>
          <w:t>6734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7E80"/>
    <w:rsid w:val="00093671"/>
    <w:rsid w:val="000C3439"/>
    <w:rsid w:val="001047BE"/>
    <w:rsid w:val="00117D82"/>
    <w:rsid w:val="00134CB3"/>
    <w:rsid w:val="00136E88"/>
    <w:rsid w:val="0015645C"/>
    <w:rsid w:val="001A1AFB"/>
    <w:rsid w:val="001A7A32"/>
    <w:rsid w:val="001C6B43"/>
    <w:rsid w:val="00242276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F1798"/>
    <w:rsid w:val="003F366F"/>
    <w:rsid w:val="003F48B3"/>
    <w:rsid w:val="003F5D58"/>
    <w:rsid w:val="00400CDC"/>
    <w:rsid w:val="00435C92"/>
    <w:rsid w:val="0043600A"/>
    <w:rsid w:val="0044031C"/>
    <w:rsid w:val="00454673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73036"/>
    <w:rsid w:val="00780C01"/>
    <w:rsid w:val="007845B6"/>
    <w:rsid w:val="007A0244"/>
    <w:rsid w:val="007A4332"/>
    <w:rsid w:val="007A5DAF"/>
    <w:rsid w:val="007B483E"/>
    <w:rsid w:val="007C5E77"/>
    <w:rsid w:val="008166E2"/>
    <w:rsid w:val="00823D90"/>
    <w:rsid w:val="00827367"/>
    <w:rsid w:val="00835112"/>
    <w:rsid w:val="00842B89"/>
    <w:rsid w:val="00847F07"/>
    <w:rsid w:val="00852BC6"/>
    <w:rsid w:val="00870D53"/>
    <w:rsid w:val="00890399"/>
    <w:rsid w:val="008A226B"/>
    <w:rsid w:val="008A4A8D"/>
    <w:rsid w:val="008B26A2"/>
    <w:rsid w:val="008B304F"/>
    <w:rsid w:val="008D12F2"/>
    <w:rsid w:val="008D3760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73119"/>
    <w:rsid w:val="00A81191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5293D"/>
    <w:rsid w:val="00C751C7"/>
    <w:rsid w:val="00C949B0"/>
    <w:rsid w:val="00CB121F"/>
    <w:rsid w:val="00CC4CC9"/>
    <w:rsid w:val="00CE290F"/>
    <w:rsid w:val="00CE490F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D55FC"/>
    <w:rsid w:val="00ED7C7C"/>
    <w:rsid w:val="00EE6B44"/>
    <w:rsid w:val="00EF5D48"/>
    <w:rsid w:val="00F02842"/>
    <w:rsid w:val="00F04E3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2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2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2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2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2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2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2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2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2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2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3073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6734</izvorni_sadrzaj>
    <derivirana_varijabla naziv="DomainObject.Predmet.Broj_1">6734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St-6734/2015</izvorni_sadrzaj>
    <derivirana_varijabla naziv="DomainObject.Predmet.OznakaBroj_1">St-6734/2015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KOVINOPRIMAT d.o.o. zastupanog po punomoćniku Ivan Pavlin</izvorni_sadrzaj>
    <derivirana_varijabla naziv="DomainObject.Predmet.ProtustrankaFormated_1">  KOVINOPRIMAT d.o.o. zastupanog po punomoćniku Ivan Pavlin</derivirana_varijabla>
  </DomainObject.Predmet.ProtustrankaFormated>
  <DomainObject.Predmet.ProtustrankaFormatedOIB>
    <izvorni_sadrzaj>  KOVINOPRIMAT d.o.o., OIB 33912545326 zastupanog po punomoćniku Ivan Pavlin</izvorni_sadrzaj>
    <derivirana_varijabla naziv="DomainObject.Predmet.ProtustrankaFormatedOIB_1">  KOVINOPRIMAT d.o.o., OIB 33912545326 zastupanog po punomoćniku Ivan Pavlin</derivirana_varijabla>
  </DomainObject.Predmet.ProtustrankaFormatedOIB>
  <DomainObject.Predmet.ProtustrankaFormatedWithAdress>
    <izvorni_sadrzaj> KOVINOPRIMAT d.o.o., Dr. Milana Rojca 9, 10000 Zagreb zastupanog po punomoćniku Ivan Pavlin</izvorni_sadrzaj>
    <derivirana_varijabla naziv="DomainObject.Predmet.ProtustrankaFormatedWithAdress_1"> KOVINOPRIMAT d.o.o., Dr. Milana Rojca 9, 10000 Zagreb zastupanog po punomoćniku Ivan Pavlin</derivirana_varijabla>
  </DomainObject.Predmet.ProtustrankaFormatedWithAdress>
  <DomainObject.Predmet.ProtustrankaFormatedWithAdressOIB>
    <izvorni_sadrzaj> KOVINOPRIMAT d.o.o., OIB 33912545326, Dr. Milana Rojca 9, 10000 Zagreb zastupanog po punomoćniku Ivan Pavlin</izvorni_sadrzaj>
    <derivirana_varijabla naziv="DomainObject.Predmet.ProtustrankaFormatedWithAdressOIB_1"> KOVINOPRIMAT d.o.o., OIB 33912545326, Dr. Milana Rojca 9, 10000 Zagreb zastupanog po punomoćniku Ivan Pavlin</derivirana_varijabla>
  </DomainObject.Predmet.ProtustrankaFormatedWithAdressOIB>
  <DomainObject.Predmet.ProtustrankaWithAdress>
    <izvorni_sadrzaj>KOVINOPRIMAT d.o.o. Dr. Milana Rojca 9, 10000 Zagreb</izvorni_sadrzaj>
    <derivirana_varijabla naziv="DomainObject.Predmet.ProtustrankaWithAdress_1">KOVINOPRIMAT d.o.o. Dr. Milana Rojca 9, 10000 Zagreb</derivirana_varijabla>
  </DomainObject.Predmet.ProtustrankaWithAdress>
  <DomainObject.Predmet.ProtustrankaWithAdressOIB>
    <izvorni_sadrzaj>KOVINOPRIMAT d.o.o., OIB 33912545326, Dr. Milana Rojca 9, 10000 Zagreb</izvorni_sadrzaj>
    <derivirana_varijabla naziv="DomainObject.Predmet.ProtustrankaWithAdressOIB_1">KOVINOPRIMAT d.o.o., OIB 33912545326, Dr. Milana Rojca 9, 10000 Zagreb</derivirana_varijabla>
  </DomainObject.Predmet.ProtustrankaWithAdressOIB>
  <DomainObject.Predmet.ProtustrankaNazivFormated>
    <izvorni_sadrzaj>KOVINOPRIMAT d.o.o.</izvorni_sadrzaj>
    <derivirana_varijabla naziv="DomainObject.Predmet.ProtustrankaNazivFormated_1">KOVINOPRIMAT d.o.o.</derivirana_varijabla>
  </DomainObject.Predmet.ProtustrankaNazivFormated>
  <DomainObject.Predmet.ProtustrankaNazivFormatedOIB>
    <izvorni_sadrzaj>KOVINOPRIMAT d.o.o., OIB 33912545326</izvorni_sadrzaj>
    <derivirana_varijabla naziv="DomainObject.Predmet.ProtustrankaNazivFormatedOIB_1">KOVINOPRIMAT d.o.o., OIB 33912545326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KOVINOPRIMAT d.o.o. zastupanog po punomoćniku Ivan Pavlin</item>
    </izvorni_sadrzaj>
    <derivirana_varijabla naziv="DomainObject.Predmet.ProtuStrankaListFormated_1">
      <item>KOVINOPRIMAT d.o.o. zastupanog po punomoćniku Ivan Pavlin</item>
    </derivirana_varijabla>
  </DomainObject.Predmet.ProtuStrankaListFormated>
  <DomainObject.Predmet.ProtuStrankaListFormatedOIB>
    <izvorni_sadrzaj>
      <item>KOVINOPRIMAT d.o.o., OIB 33912545326 zastupanog po punomoćniku Ivan Pavlin</item>
    </izvorni_sadrzaj>
    <derivirana_varijabla naziv="DomainObject.Predmet.ProtuStrankaListFormatedOIB_1">
      <item>KOVINOPRIMAT d.o.o., OIB 33912545326 zastupanog po punomoćniku Ivan Pavlin</item>
    </derivirana_varijabla>
  </DomainObject.Predmet.ProtuStrankaListFormatedOIB>
  <DomainObject.Predmet.ProtuStrankaListFormatedWithAdress>
    <izvorni_sadrzaj>
      <item>KOVINOPRIMAT d.o.o., Dr. Milana Rojca 9, 10000 Zagreb zastupanog po punomoćniku Ivan Pavlin</item>
    </izvorni_sadrzaj>
    <derivirana_varijabla naziv="DomainObject.Predmet.ProtuStrankaListFormatedWithAdress_1">
      <item>KOVINOPRIMAT d.o.o., Dr. Milana Rojca 9, 10000 Zagreb zastupanog po punomoćniku Ivan Pavlin</item>
    </derivirana_varijabla>
  </DomainObject.Predmet.ProtuStrankaListFormatedWithAdress>
  <DomainObject.Predmet.ProtuStrankaListFormatedWithAdressOIB>
    <izvorni_sadrzaj>
      <item>KOVINOPRIMAT d.o.o., OIB 33912545326, Dr. Milana Rojca 9, 10000 Zagreb zastupanog po punomoćniku Ivan Pavlin</item>
    </izvorni_sadrzaj>
    <derivirana_varijabla naziv="DomainObject.Predmet.ProtuStrankaListFormatedWithAdressOIB_1">
      <item>KOVINOPRIMAT d.o.o., OIB 33912545326, Dr. Milana Rojca 9, 10000 Zagreb zastupanog po punomoćniku Ivan Pavlin</item>
    </derivirana_varijabla>
  </DomainObject.Predmet.ProtuStrankaListFormatedWithAdressOIB>
  <DomainObject.Predmet.ProtuStrankaListNazivFormated>
    <izvorni_sadrzaj>
      <item>KOVINOPRIMAT d.o.o.</item>
    </izvorni_sadrzaj>
    <derivirana_varijabla naziv="DomainObject.Predmet.ProtuStrankaListNazivFormated_1">
      <item>KOVINOPRIMAT d.o.o.</item>
    </derivirana_varijabla>
  </DomainObject.Predmet.ProtuStrankaListNazivFormated>
  <DomainObject.Predmet.ProtuStrankaListNazivFormatedOIB>
    <izvorni_sadrzaj>
      <item>KOVINOPRIMAT d.o.o., OIB 33912545326</item>
    </izvorni_sadrzaj>
    <derivirana_varijabla naziv="DomainObject.Predmet.ProtuStrankaListNazivFormatedOIB_1">
      <item>KOVINOPRIMAT d.o.o., OIB 33912545326</item>
    </derivirana_varijabla>
  </DomainObject.Predmet.ProtuStrankaListNazivFormatedOIB>
  <DomainObject.Predmet.OstaliListFormated>
    <izvorni_sadrzaj>
      <item>Ivan Pavlin punomoćnik sudionika u postupku KOVINOPRIMAT d.o.o.</item>
    </izvorni_sadrzaj>
    <derivirana_varijabla naziv="DomainObject.Predmet.OstaliListFormated_1">
      <item>Ivan Pavlin punomoćnik sudionika u postupku KOVINOPRIMAT d.o.o.</item>
    </derivirana_varijabla>
  </DomainObject.Predmet.OstaliListFormated>
  <DomainObject.Predmet.OstaliListFormatedOIB>
    <izvorni_sadrzaj>
      <item>Ivan Pavlin, OIB 66075599228 punomoćnik sudionika u postupku KOVINOPRIMAT d.o.o.</item>
    </izvorni_sadrzaj>
    <derivirana_varijabla naziv="DomainObject.Predmet.OstaliListFormatedOIB_1">
      <item>Ivan Pavlin, OIB 66075599228 punomoćnik sudionika u postupku KOVINOPRIMAT d.o.o.</item>
    </derivirana_varijabla>
  </DomainObject.Predmet.OstaliListFormatedOIB>
  <DomainObject.Predmet.OstaliListFormatedWithAdress>
    <izvorni_sadrzaj>
      <item>Ivan Pavlin, Gregorčićeva 14/A, Nova Gorica punomoćnik sudionika u postupku KOVINOPRIMAT d.o.o.</item>
    </izvorni_sadrzaj>
    <derivirana_varijabla naziv="DomainObject.Predmet.OstaliListFormatedWithAdress_1">
      <item>Ivan Pavlin, Gregorčićeva 14/A, Nova Gorica punomoćnik sudionika u postupku KOVINOPRIMAT d.o.o.</item>
    </derivirana_varijabla>
  </DomainObject.Predmet.OstaliListFormatedWithAdress>
  <DomainObject.Predmet.OstaliListFormatedWithAdressOIB>
    <izvorni_sadrzaj>
      <item>Ivan Pavlin, OIB 66075599228, Gregorčićeva 14/A, Nova Gorica punomoćnik sudionika u postupku KOVINOPRIMAT d.o.o.</item>
    </izvorni_sadrzaj>
    <derivirana_varijabla naziv="DomainObject.Predmet.OstaliListFormatedWithAdressOIB_1">
      <item>Ivan Pavlin, OIB 66075599228, Gregorčićeva 14/A, Nova Gorica punomoćnik sudionika u postupku KOVINOPRIMAT d.o.o.</item>
    </derivirana_varijabla>
  </DomainObject.Predmet.OstaliListFormatedWithAdressOIB>
  <DomainObject.Predmet.OstaliListNazivFormated>
    <izvorni_sadrzaj>
      <item>Ivan Pavlin</item>
    </izvorni_sadrzaj>
    <derivirana_varijabla naziv="DomainObject.Predmet.OstaliListNazivFormated_1">
      <item>Ivan Pavlin</item>
    </derivirana_varijabla>
  </DomainObject.Predmet.OstaliListNazivFormated>
  <DomainObject.Predmet.OstaliListNazivFormatedOIB>
    <izvorni_sadrzaj>
      <item>Ivan Pavlin, OIB 66075599228</item>
    </izvorni_sadrzaj>
    <derivirana_varijabla naziv="DomainObject.Predmet.OstaliListNazivFormatedOIB_1">
      <item>Ivan Pavlin, OIB 66075599228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KOVINOPRIMAT d.o.o.</izvorni_sadrzaj>
    <derivirana_varijabla naziv="DomainObject.Predmet.ProtustrankaIDrugi_1">KOVINOPRIMAT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KOVINOPRIMAT d.o.o., OIB 33912545326, Dr. Milana Rojca 9, 10000 Zagreb</izvorni_sadrzaj>
    <derivirana_varijabla naziv="DomainObject.Predmet.ProtustrankaIDrugiAdressOIB_1">KOVINOPRIMAT d.o.o., OIB 33912545326, Dr. Milana Rojca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KOVINOPRIMAT d.o.o.</item>
      <item>FINA Regionalni centar Zagreb</item>
      <item>Ivan Pavlin</item>
    </izvorni_sadrzaj>
    <derivirana_varijabla naziv="DomainObject.Predmet.SudioniciListNaziv_1">
      <item>KOVINOPRIMAT d.o.o.</item>
      <item>FINA Regionalni centar Zagreb</item>
      <item>Ivan Pavlin</item>
    </derivirana_varijabla>
  </DomainObject.Predmet.SudioniciListNaziv>
  <DomainObject.Predmet.SudioniciListAdressOIB>
    <izvorni_sadrzaj>
      <item>KOVINOPRIMAT d.o.o., OIB 33912545326, Dr. Milana Rojca 9,10000 Zagreb</item>
      <item>FINA Regionalni centar Zagreb, OIB 85821130368, Trg svibanjskih žrtava 1995. 1,10000 Zagreb</item>
      <item>Ivan Pavlin, OIB 66075599228, Gregorčićeva 14/A,Nova Gorica</item>
    </izvorni_sadrzaj>
    <derivirana_varijabla naziv="DomainObject.Predmet.SudioniciListAdressOIB_1">
      <item>KOVINOPRIMAT d.o.o., OIB 33912545326, Dr. Milana Rojca 9,10000 Zagreb</item>
      <item>FINA Regionalni centar Zagreb, OIB 85821130368, Trg svibanjskih žrtava 1995. 1,10000 Zagreb</item>
      <item>Ivan Pavlin, OIB 66075599228, Gregorčićeva 14/A,Nova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33912545326</item>
      <item>, OIB 85821130368</item>
      <item>, OIB 66075599228</item>
    </izvorni_sadrzaj>
    <derivirana_varijabla naziv="DomainObject.Predmet.SudioniciListNazivOIB_1">
      <item>, OIB 33912545326</item>
      <item>, OIB 85821130368</item>
      <item>, OIB 66075599228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2512</properties:Characters>
  <properties:Lines>69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2017-03-09T09:49:00Z</dcterms:created>
  <dc:creator>Vinka Mihalinčić</dc:creator>
  <cp:lastModifiedBy>Željka Rončević</cp:lastModifiedBy>
  <cp:lastPrinted>2017-03-09T12:14:00Z</cp:lastPrinted>
  <dcterms:modified xmlns:xsi="http://www.w3.org/2001/XMLSchema-instance" xsi:type="dcterms:W3CDTF">2017-03-09T12:14:00Z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