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4F0AFB">
                    <w:rPr>
                      <w:sz w:val="22"/>
                      <w:szCs w:val="22"/>
                    </w:rPr>
                    <w:t>St-816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0acf8e" w14:paraId="40acf8e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4F0AFB">
        <w:t>LITORE – UDRUGA ZA PROMOCIJU ETIKE ŽIVLJENJA, REKRACIJU I REHABILITACIJU MLADIH, Osijek, Kapucinska 28, Registarski broj: 14003625, OIB: 50327026090</w:t>
      </w:r>
      <w:r>
        <w:t xml:space="preserve">,  temeljem članka 430. Stečajnog zakona (NN 71/15, dalje: SZ), dana </w:t>
      </w:r>
      <w:r w:rsidR="004F0AFB">
        <w:t xml:space="preserve"> 7</w:t>
      </w:r>
      <w:r w:rsidR="0044560C">
        <w:t xml:space="preserve">. </w:t>
      </w:r>
      <w:r w:rsidR="004F0AFB">
        <w:t>svibn</w:t>
      </w:r>
      <w:r w:rsidR="0044560C">
        <w:t>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F0AFB">
        <w:t>LITORE – UDRUGA ZA PROMOCIJU ETIKE ŽIVLJENJA, REKRACIJU I REHABILITACIJU MLADIH, Osijek, Kapucinska 28, Registarski broj: 14003625, OIB: 50327026090</w:t>
      </w:r>
      <w:r>
        <w:t xml:space="preserve">, na temelju neizvršenih osnova za plaćanje iznosi </w:t>
      </w:r>
      <w:r w:rsidR="004F0AFB">
        <w:t>26.793,74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057C7">
        <w:t xml:space="preserve">Ivan </w:t>
      </w:r>
      <w:proofErr w:type="spellStart"/>
      <w:r w:rsidR="00E057C7">
        <w:t>Augustić</w:t>
      </w:r>
      <w:proofErr w:type="spellEnd"/>
      <w:r w:rsidR="00AE7A81">
        <w:t>,</w:t>
      </w:r>
      <w:r w:rsidR="00E057C7">
        <w:t xml:space="preserve"> predsjednik udruge,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057C7">
        <w:t>816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E057C7">
        <w:t>7</w:t>
      </w:r>
      <w:r w:rsidR="006F3177">
        <w:t xml:space="preserve">. </w:t>
      </w:r>
      <w:r w:rsidR="00E057C7">
        <w:t>svib</w:t>
      </w:r>
      <w:r w:rsidR="0044560C">
        <w:t xml:space="preserve">nja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057C7">
        <w:t>1</w:t>
      </w:r>
      <w:r w:rsidR="00AE7A81">
        <w:t>5</w:t>
      </w:r>
      <w:r>
        <w:t>.</w:t>
      </w:r>
      <w:r w:rsidR="00E057C7">
        <w:t>8</w:t>
      </w:r>
      <w:r>
        <w:t>.2018.</w:t>
      </w:r>
    </w:p>
    <w:p w:rsidRDefault="005D019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4560C"/>
    <w:rsid w:val="00463C3F"/>
    <w:rsid w:val="004F0AFB"/>
    <w:rsid w:val="005260B0"/>
    <w:rsid w:val="005334A7"/>
    <w:rsid w:val="0059612B"/>
    <w:rsid w:val="005A3617"/>
    <w:rsid w:val="005B5061"/>
    <w:rsid w:val="005D0197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1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1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1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1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1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1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1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1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St-816/2018</izvorni_sadrzaj>
    <derivirana_varijabla naziv="DomainObject.Predmet.OznakaBroj_1">St-816/2018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LITORE - UDRUGA ZA PROMOCIJU ETIKE ŽIVLJENJA, REKREACIJU I REHABILITACIJU MLADIH</izvorni_sadrzaj>
    <derivirana_varijabla naziv="DomainObject.Predmet.ProtustrankaFormated_1">  LITORE - UDRUGA ZA PROMOCIJU ETIKE ŽIVLJENJA, REKREACIJU I REHABILITACIJU MLADIH</derivirana_varijabla>
  </DomainObject.Predmet.ProtustrankaFormated>
  <DomainObject.Predmet.ProtustrankaFormatedOIB>
    <izvorni_sadrzaj>  LITORE - UDRUGA ZA PROMOCIJU ETIKE ŽIVLJENJA, REKREACIJU I REHABILITACIJU MLADIH, OIB 50327026090</izvorni_sadrzaj>
    <derivirana_varijabla naziv="DomainObject.Predmet.ProtustrankaFormatedOIB_1">  LITORE - UDRUGA ZA PROMOCIJU ETIKE ŽIVLJENJA, REKREACIJU I REHABILITACIJU MLADIH, OIB 50327026090</derivirana_varijabla>
  </DomainObject.Predmet.ProtustrankaFormatedOIB>
  <DomainObject.Predmet.ProtustrankaFormatedWithAdress>
    <izvorni_sadrzaj> LITORE - UDRUGA ZA PROMOCIJU ETIKE ŽIVLJENJA, REKREACIJU I REHABILITACIJU MLADIH, Kapucinska  28, 31000 Osijek</izvorni_sadrzaj>
    <derivirana_varijabla naziv="DomainObject.Predmet.ProtustrankaFormatedWithAdress_1"> LITORE - UDRUGA ZA PROMOCIJU ETIKE ŽIVLJENJA, REKREACIJU I REHABILITACIJU MLADIH, Kapucinska  28, 31000 Osijek</derivirana_varijabla>
  </DomainObject.Predmet.ProtustrankaFormatedWithAdress>
  <DomainObject.Predmet.ProtustrankaFormatedWithAdressOIB>
    <izvorni_sadrzaj> LITORE - UDRUGA ZA PROMOCIJU ETIKE ŽIVLJENJA, REKREACIJU I REHABILITACIJU MLADIH, OIB 50327026090, Kapucinska  28, 31000 Osijek</izvorni_sadrzaj>
    <derivirana_varijabla naziv="DomainObject.Predmet.ProtustrankaFormatedWithAdressOIB_1"> LITORE - UDRUGA ZA PROMOCIJU ETIKE ŽIVLJENJA, REKREACIJU I REHABILITACIJU MLADIH, OIB 50327026090, Kapucinska  28, 31000 Osijek</derivirana_varijabla>
  </DomainObject.Predmet.ProtustrankaFormatedWithAdressOIB>
  <DomainObject.Predmet.ProtustrankaWithAdress>
    <izvorni_sadrzaj>LITORE - UDRUGA ZA PROMOCIJU ETIKE ŽIVLJENJA, REKREACIJU I REHABILITACIJU MLADIH Kapucinska  28, 31000 Osijek</izvorni_sadrzaj>
    <derivirana_varijabla naziv="DomainObject.Predmet.ProtustrankaWithAdress_1">LITORE - UDRUGA ZA PROMOCIJU ETIKE ŽIVLJENJA, REKREACIJU I REHABILITACIJU MLADIH Kapucinska  28, 31000 Osijek</derivirana_varijabla>
  </DomainObject.Predmet.ProtustrankaWithAdress>
  <DomainObject.Predmet.ProtustrankaWithAdressOIB>
    <izvorni_sadrzaj>LITORE - UDRUGA ZA PROMOCIJU ETIKE ŽIVLJENJA, REKREACIJU I REHABILITACIJU MLADIH, OIB 50327026090, Kapucinska  28, 31000 Osijek</izvorni_sadrzaj>
    <derivirana_varijabla naziv="DomainObject.Predmet.ProtustrankaWithAdressOIB_1">LITORE - UDRUGA ZA PROMOCIJU ETIKE ŽIVLJENJA, REKREACIJU I REHABILITACIJU MLADIH, OIB 50327026090, Kapucinska  28, 31000 Osijek</derivirana_varijabla>
  </DomainObject.Predmet.ProtustrankaWithAdressOIB>
  <DomainObject.Predmet.ProtustrankaNazivFormated>
    <izvorni_sadrzaj>LITORE - UDRUGA ZA PROMOCIJU ETIKE ŽIVLJENJA, REKREACIJU I REHABILITACIJU MLADIH</izvorni_sadrzaj>
    <derivirana_varijabla naziv="DomainObject.Predmet.ProtustrankaNazivFormated_1">LITORE - UDRUGA ZA PROMOCIJU ETIKE ŽIVLJENJA, REKREACIJU I REHABILITACIJU MLADIH</derivirana_varijabla>
  </DomainObject.Predmet.ProtustrankaNazivFormated>
  <DomainObject.Predmet.ProtustrankaNazivFormatedOIB>
    <izvorni_sadrzaj>LITORE - UDRUGA ZA PROMOCIJU ETIKE ŽIVLJENJA, REKREACIJU I REHABILITACIJU MLADIH, OIB 50327026090</izvorni_sadrzaj>
    <derivirana_varijabla naziv="DomainObject.Predmet.ProtustrankaNazivFormatedOIB_1">LITORE - UDRUGA ZA PROMOCIJU ETIKE ŽIVLJENJA, REKREACIJU I REHABILITACIJU MLADIH, OIB 50327026090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LITORE - UDRUGA ZA PROMOCIJU ETIKE ŽIVLJENJA, REKREACIJU I REHABILITACIJU MLADIH</item>
    </izvorni_sadrzaj>
    <derivirana_varijabla naziv="DomainObject.Predmet.ProtuStrankaListFormated_1">
      <item>LITORE - UDRUGA ZA PROMOCIJU ETIKE ŽIVLJENJA, REKREACIJU I REHABILITACIJU MLADIH</item>
    </derivirana_varijabla>
  </DomainObject.Predmet.ProtuStrankaListFormated>
  <DomainObject.Predmet.ProtuStrankaListFormatedOIB>
    <izvorni_sadrzaj>
      <item>LITORE - UDRUGA ZA PROMOCIJU ETIKE ŽIVLJENJA, REKREACIJU I REHABILITACIJU MLADIH, OIB 50327026090</item>
    </izvorni_sadrzaj>
    <derivirana_varijabla naziv="DomainObject.Predmet.ProtuStrankaListFormatedOIB_1">
      <item>LITORE - UDRUGA ZA PROMOCIJU ETIKE ŽIVLJENJA, REKREACIJU I REHABILITACIJU MLADIH, OIB 50327026090</item>
    </derivirana_varijabla>
  </DomainObject.Predmet.ProtuStrankaListFormatedOIB>
  <DomainObject.Predmet.ProtuStrankaListFormatedWithAdress>
    <izvorni_sadrzaj>
      <item>LITORE - UDRUGA ZA PROMOCIJU ETIKE ŽIVLJENJA, REKREACIJU I REHABILITACIJU MLADIH, Kapucinska  28, 31000 Osijek</item>
    </izvorni_sadrzaj>
    <derivirana_varijabla naziv="DomainObject.Predmet.ProtuStrankaListFormatedWithAdress_1">
      <item>LITORE - UDRUGA ZA PROMOCIJU ETIKE ŽIVLJENJA, REKREACIJU I REHABILITACIJU MLADIH, Kapucinska  28, 31000 Osijek</item>
    </derivirana_varijabla>
  </DomainObject.Predmet.ProtuStrankaListFormatedWithAdress>
  <DomainObject.Predmet.ProtuStrankaListFormatedWithAdressOIB>
    <izvorni_sadrzaj>
      <item>LITORE - UDRUGA ZA PROMOCIJU ETIKE ŽIVLJENJA, REKREACIJU I REHABILITACIJU MLADIH, OIB 50327026090, Kapucinska  28, 31000 Osijek</item>
    </izvorni_sadrzaj>
    <derivirana_varijabla naziv="DomainObject.Predmet.ProtuStrankaListFormatedWithAdressOIB_1">
      <item>LITORE - UDRUGA ZA PROMOCIJU ETIKE ŽIVLJENJA, REKREACIJU I REHABILITACIJU MLADIH, OIB 50327026090, Kapucinska  28, 31000 Osijek</item>
    </derivirana_varijabla>
  </DomainObject.Predmet.ProtuStrankaListFormatedWithAdressOIB>
  <DomainObject.Predmet.ProtuStrankaListNazivFormated>
    <izvorni_sadrzaj>
      <item>LITORE - UDRUGA ZA PROMOCIJU ETIKE ŽIVLJENJA, REKREACIJU I REHABILITACIJU MLADIH</item>
    </izvorni_sadrzaj>
    <derivirana_varijabla naziv="DomainObject.Predmet.ProtuStrankaListNazivFormated_1">
      <item>LITORE - UDRUGA ZA PROMOCIJU ETIKE ŽIVLJENJA, REKREACIJU I REHABILITACIJU MLADIH</item>
    </derivirana_varijabla>
  </DomainObject.Predmet.ProtuStrankaListNazivFormated>
  <DomainObject.Predmet.ProtuStrankaListNazivFormatedOIB>
    <izvorni_sadrzaj>
      <item>LITORE - UDRUGA ZA PROMOCIJU ETIKE ŽIVLJENJA, REKREACIJU I REHABILITACIJU MLADIH, OIB 50327026090</item>
    </izvorni_sadrzaj>
    <derivirana_varijabla naziv="DomainObject.Predmet.ProtuStrankaListNazivFormatedOIB_1">
      <item>LITORE - UDRUGA ZA PROMOCIJU ETIKE ŽIVLJENJA, REKREACIJU I REHABILITACIJU MLADIH, OIB 50327026090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LITORE - UDRUGA ZA PROMOCIJU ETIKE ŽIVLJENJA, REKREACIJU I REHABILITACIJU MLADIH</izvorni_sadrzaj>
    <derivirana_varijabla naziv="DomainObject.Predmet.ProtustrankaIDrugi_1">LITORE - UDRUGA ZA PROMOCIJU ETIKE ŽIVLJENJA, REKREACIJU I REHABILITACIJU MLADIH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LITORE - UDRUGA ZA PROMOCIJU ETIKE ŽIVLJENJA, REKREACIJU I REHABILITACIJU MLADIH, OIB 50327026090, Kapucinska  28, 31000 Osijek</izvorni_sadrzaj>
    <derivirana_varijabla naziv="DomainObject.Predmet.ProtustrankaIDrugiAdressOIB_1">LITORE - UDRUGA ZA PROMOCIJU ETIKE ŽIVLJENJA, REKREACIJU I REHABILITACIJU MLADIH, OIB 50327026090, Kapucinska 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LITORE - UDRUGA ZA PROMOCIJU ETIKE ŽIVLJENJA, REKREACIJU I REHABILITACIJU MLADIH</item>
    </izvorni_sadrzaj>
    <derivirana_varijabla naziv="DomainObject.Predmet.SudioniciListNaziv_1">
      <item>FINA RC OSIJEK</item>
      <item>LITORE - UDRUGA ZA PROMOCIJU ETIKE ŽIVLJENJA, REKREACIJU I REHABILITACIJU MLADIH</item>
    </derivirana_varijabla>
  </DomainObject.Predmet.SudioniciListNaziv>
  <DomainObject.Predmet.SudioniciListAdressOIB>
    <izvorni_sadrzaj>
      <item>FINA RC OSIJEK, OIB 85821130368</item>
      <item>LITORE - UDRUGA ZA PROMOCIJU ETIKE ŽIVLJENJA, REKREACIJU I REHABILITACIJU MLADIH, OIB 50327026090, Kapucinska  28,31000 Osijek</item>
    </izvorni_sadrzaj>
    <derivirana_varijabla naziv="DomainObject.Predmet.SudioniciListAdressOIB_1">
      <item>FINA RC OSIJEK, OIB 85821130368</item>
      <item>LITORE - UDRUGA ZA PROMOCIJU ETIKE ŽIVLJENJA, REKREACIJU I REHABILITACIJU MLADIH, OIB 50327026090, Kapucinska  28,31000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50327026090</item>
    </izvorni_sadrzaj>
    <derivirana_varijabla naziv="DomainObject.Predmet.SudioniciListNazivOIB_1">
      <item>, OIB 85821130368</item>
      <item>, OIB 50327026090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BB12E-184B-4AE6-84F8-35F2255E9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2200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2018-05-07T06:28:00Z</dcterms:created>
  <dc:creator>Snježana Andrijanić</dc:creator>
  <cp:lastModifiedBy>Gordana Harc</cp:lastModifiedBy>
  <cp:lastPrinted>2018-05-07T06:28:00Z</cp:lastPrinted>
  <dcterms:modified xmlns:xsi="http://www.w3.org/2001/XMLSchema-instance" xsi:type="dcterms:W3CDTF">2018-05-07T06:31:00Z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- 816-18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